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624" w:rsidRPr="00A94624" w:rsidRDefault="00A94624" w:rsidP="00A94624">
      <w:pPr>
        <w:tabs>
          <w:tab w:val="left" w:pos="3858"/>
          <w:tab w:val="center" w:pos="5017"/>
        </w:tabs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ab/>
      </w:r>
      <w:r w:rsidRPr="00A94624">
        <w:rPr>
          <w:rFonts w:ascii="Times New Roman" w:hAnsi="Times New Roman"/>
          <w:b/>
          <w:sz w:val="28"/>
          <w:szCs w:val="28"/>
        </w:rPr>
        <w:tab/>
        <w:t>Tuần 18</w:t>
      </w:r>
    </w:p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 xml:space="preserve">Thứ hai </w:t>
      </w:r>
      <w:r w:rsidR="00AF4013">
        <w:rPr>
          <w:rFonts w:ascii="Times New Roman" w:hAnsi="Times New Roman"/>
          <w:sz w:val="28"/>
          <w:szCs w:val="28"/>
        </w:rPr>
        <w:t>ngày 1 tháng 1 năm 2024</w:t>
      </w: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 xml:space="preserve"> (t1+2) 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81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:</w:t>
      </w:r>
      <w:r w:rsidRPr="00A94624">
        <w:rPr>
          <w:rFonts w:ascii="Times New Roman" w:hAnsi="Times New Roman"/>
          <w:b/>
          <w:spacing w:val="-2"/>
          <w:sz w:val="28"/>
          <w:szCs w:val="28"/>
          <w:lang w:val="en"/>
        </w:rPr>
        <w:t xml:space="preserve"> Ôn tập</w:t>
      </w:r>
    </w:p>
    <w:p w:rsid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 xml:space="preserve">: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ăn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z w:val="28"/>
          <w:szCs w:val="28"/>
          <w:lang w:val="en"/>
        </w:rPr>
        <w:t>ản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ắ</w:t>
      </w:r>
      <w:r w:rsidRPr="00A94624">
        <w:rPr>
          <w:rFonts w:ascii="Times New Roman" w:hAnsi="Times New Roman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hứ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a 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âm</w:t>
      </w:r>
      <w:r w:rsidRPr="00A94624">
        <w:rPr>
          <w:rFonts w:ascii="Times New Roman" w:hAnsi="Times New Roman"/>
          <w:sz w:val="28"/>
          <w:szCs w:val="28"/>
          <w:lang w:val="en"/>
        </w:rPr>
        <w:t>,</w:t>
      </w:r>
      <w:r w:rsidRPr="00A94624">
        <w:rPr>
          <w:rFonts w:ascii="Times New Roman" w:hAnsi="Times New Roman"/>
          <w:spacing w:val="4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ần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đ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ã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họ</w:t>
      </w:r>
      <w:r w:rsidRPr="00A94624">
        <w:rPr>
          <w:rFonts w:ascii="Times New Roman" w:hAnsi="Times New Roman"/>
          <w:sz w:val="28"/>
          <w:szCs w:val="28"/>
          <w:lang w:val="en"/>
        </w:rPr>
        <w:t>c.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ép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ín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ả 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đo</w:t>
      </w:r>
      <w:r w:rsidRPr="00A94624">
        <w:rPr>
          <w:rFonts w:ascii="Times New Roman" w:hAnsi="Times New Roman"/>
          <w:sz w:val="28"/>
          <w:szCs w:val="28"/>
          <w:lang w:val="en"/>
        </w:rPr>
        <w:t>ạn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ắn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z w:val="28"/>
          <w:szCs w:val="28"/>
          <w:lang w:val="en"/>
        </w:rPr>
        <w:t>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</w:t>
      </w:r>
      <w:r w:rsidRPr="00A94624">
        <w:rPr>
          <w:rFonts w:ascii="Times New Roman" w:hAnsi="Times New Roman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k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ho</w:t>
      </w:r>
      <w:r w:rsidRPr="00A94624">
        <w:rPr>
          <w:rFonts w:ascii="Times New Roman" w:hAnsi="Times New Roman"/>
          <w:sz w:val="28"/>
          <w:szCs w:val="28"/>
          <w:lang w:val="en"/>
        </w:rPr>
        <w:t>ả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A94624">
        <w:rPr>
          <w:rFonts w:ascii="Times New Roman" w:hAnsi="Times New Roman"/>
          <w:sz w:val="28"/>
          <w:szCs w:val="28"/>
          <w:lang w:val="en"/>
        </w:rPr>
        <w:t>2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-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A94624">
        <w:rPr>
          <w:rFonts w:ascii="Times New Roman" w:hAnsi="Times New Roman"/>
          <w:sz w:val="28"/>
          <w:szCs w:val="28"/>
          <w:lang w:val="en"/>
        </w:rPr>
        <w:t>5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z w:val="28"/>
          <w:szCs w:val="28"/>
          <w:lang w:val="en"/>
        </w:rPr>
        <w:t>).</w:t>
      </w:r>
    </w:p>
    <w:p w:rsidR="00A94624" w:rsidRPr="00A94624" w:rsidRDefault="00A94624" w:rsidP="00A94624">
      <w:pPr>
        <w:autoSpaceDE w:val="0"/>
        <w:autoSpaceDN w:val="0"/>
        <w:adjustRightInd w:val="0"/>
        <w:ind w:right="63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Nói và nghe: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Mở r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ố</w:t>
      </w:r>
      <w:r w:rsidRPr="00A94624">
        <w:rPr>
          <w:rFonts w:ascii="Times New Roman" w:hAnsi="Times New Roman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hô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q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u</w:t>
      </w:r>
      <w:r w:rsidRPr="00A94624">
        <w:rPr>
          <w:rFonts w:ascii="Times New Roman" w:hAnsi="Times New Roman"/>
          <w:sz w:val="28"/>
          <w:szCs w:val="28"/>
          <w:lang w:val="en"/>
        </w:rPr>
        <w:t>a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ỉ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ậ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);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z w:val="28"/>
          <w:szCs w:val="28"/>
          <w:lang w:val="en"/>
        </w:rPr>
        <w:t>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ê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m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ểu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pacing w:val="-3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z w:val="28"/>
          <w:szCs w:val="28"/>
          <w:lang w:val="en"/>
        </w:rPr>
        <w:t>ết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ề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ự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hi</w:t>
      </w:r>
      <w:r w:rsidRPr="00A94624">
        <w:rPr>
          <w:rFonts w:ascii="Times New Roman" w:hAnsi="Times New Roman"/>
          <w:sz w:val="28"/>
          <w:szCs w:val="28"/>
          <w:lang w:val="en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x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ã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ội</w:t>
      </w:r>
      <w:r w:rsidRPr="00A94624">
        <w:rPr>
          <w:rFonts w:ascii="Times New Roman" w:hAnsi="Times New Roman"/>
          <w:sz w:val="28"/>
          <w:szCs w:val="28"/>
          <w:lang w:val="en"/>
        </w:rPr>
        <w:t>.</w:t>
      </w:r>
    </w:p>
    <w:p w:rsidR="00A94624" w:rsidRDefault="00A94624" w:rsidP="00A94624">
      <w:pPr>
        <w:jc w:val="both"/>
        <w:rPr>
          <w:rFonts w:ascii="Times New Roman" w:hAnsi="Times New Roman"/>
          <w:sz w:val="28"/>
          <w:szCs w:val="28"/>
          <w:lang w:val="en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b/>
          <w:sz w:val="28"/>
          <w:szCs w:val="28"/>
        </w:rPr>
        <w:t>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ồ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A94624">
        <w:rPr>
          <w:rFonts w:ascii="Times New Roman" w:hAnsi="Times New Roman"/>
          <w:sz w:val="28"/>
          <w:szCs w:val="28"/>
          <w:lang w:val="vi-VN"/>
        </w:rPr>
        <w:t>ỡ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</w:rPr>
        <w:t>ìn</w:t>
      </w:r>
      <w:r w:rsidRPr="00A94624">
        <w:rPr>
          <w:rFonts w:ascii="Times New Roman" w:hAnsi="Times New Roman"/>
          <w:sz w:val="28"/>
          <w:szCs w:val="28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y</w:t>
      </w:r>
      <w:r w:rsidRPr="00A94624">
        <w:rPr>
          <w:rFonts w:ascii="Times New Roman" w:hAnsi="Times New Roman"/>
          <w:sz w:val="28"/>
          <w:szCs w:val="28"/>
        </w:rPr>
        <w:t>êu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đ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z w:val="28"/>
          <w:szCs w:val="28"/>
        </w:rPr>
        <w:t>i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ới</w:t>
      </w:r>
      <w:r w:rsidRPr="00A946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</w:rPr>
        <w:t>hi</w:t>
      </w:r>
      <w:r w:rsidRPr="00A94624">
        <w:rPr>
          <w:rFonts w:ascii="Times New Roman" w:hAnsi="Times New Roman"/>
          <w:sz w:val="28"/>
          <w:szCs w:val="28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h</w:t>
      </w:r>
      <w:r w:rsidRPr="00A94624">
        <w:rPr>
          <w:rFonts w:ascii="Times New Roman" w:hAnsi="Times New Roman"/>
          <w:spacing w:val="1"/>
          <w:sz w:val="28"/>
          <w:szCs w:val="28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</w:rPr>
        <w:t>ê</w:t>
      </w:r>
      <w:r w:rsidRPr="00A94624">
        <w:rPr>
          <w:rFonts w:ascii="Times New Roman" w:hAnsi="Times New Roman"/>
          <w:sz w:val="28"/>
          <w:szCs w:val="28"/>
        </w:rPr>
        <w:t>n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à c</w:t>
      </w:r>
      <w:r w:rsidRPr="00A94624">
        <w:rPr>
          <w:rFonts w:ascii="Times New Roman" w:hAnsi="Times New Roman"/>
          <w:spacing w:val="-1"/>
          <w:sz w:val="28"/>
          <w:szCs w:val="28"/>
        </w:rPr>
        <w:t>u</w:t>
      </w:r>
      <w:r w:rsidRPr="00A94624">
        <w:rPr>
          <w:rFonts w:ascii="Times New Roman" w:hAnsi="Times New Roman"/>
          <w:spacing w:val="1"/>
          <w:sz w:val="28"/>
          <w:szCs w:val="28"/>
        </w:rPr>
        <w:t>ộ</w:t>
      </w:r>
      <w:r w:rsidRPr="00A94624">
        <w:rPr>
          <w:rFonts w:ascii="Times New Roman" w:hAnsi="Times New Roman"/>
          <w:sz w:val="28"/>
          <w:szCs w:val="28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s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g</w:t>
      </w:r>
      <w:r w:rsidRPr="00A94624">
        <w:rPr>
          <w:rFonts w:ascii="Times New Roman" w:hAnsi="Times New Roman"/>
          <w:sz w:val="28"/>
          <w:szCs w:val="28"/>
        </w:rPr>
        <w:t>.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Đồ dùng dạy học: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 xml:space="preserve">- Tranh minh hoạ </w:t>
      </w:r>
      <w:r w:rsidRPr="00A94624">
        <w:rPr>
          <w:rFonts w:ascii="Times New Roman" w:hAnsi="Times New Roman"/>
          <w:sz w:val="28"/>
          <w:szCs w:val="28"/>
        </w:rPr>
        <w:t>và phiếu bài tập.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A94624" w:rsidRDefault="00A94624" w:rsidP="00A94624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III. 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Các hoạt động dạy học:</w:t>
      </w:r>
    </w:p>
    <w:tbl>
      <w:tblPr>
        <w:tblW w:w="100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90"/>
        <w:gridCol w:w="5040"/>
      </w:tblGrid>
      <w:tr w:rsidR="00A94624" w:rsidRPr="00A94624" w:rsidTr="007928A6">
        <w:tc>
          <w:tcPr>
            <w:tcW w:w="4950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130" w:type="dxa"/>
            <w:gridSpan w:val="2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A94624" w:rsidTr="007928A6">
        <w:tc>
          <w:tcPr>
            <w:tcW w:w="10080" w:type="dxa"/>
            <w:gridSpan w:val="3"/>
            <w:shd w:val="clear" w:color="auto" w:fill="auto"/>
          </w:tcPr>
          <w:p w:rsidR="00A94624" w:rsidRPr="00A94624" w:rsidRDefault="00A94624" w:rsidP="007928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A94624" w:rsidTr="007928A6">
        <w:tc>
          <w:tcPr>
            <w:tcW w:w="5040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HĐ1. Khởi động: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- 1 HS đọc từ, 1HS đọc câu ứng dụng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HĐ2. Ghép các chữ đứng liền nhau (thêm dấu thanh phù hợp) để tạo từ ngữ chỉ loài vật (10’)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HD nhóm 4 thảo luận tìm từ ngữ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HĐ3. Đọc: Tết đang vào nhà (20’)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Quan sát tranh và nêu nội dung tranh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Tết ngoài trang trí hoa, đèn lồng… ngoài ra còn có treo gì nữa?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Câu đối thường được treo ở đâu?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=&gt;Giảng: Câu đối thường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...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mẫu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Gọi hs đọc nối tiếp mỗi em 1 dòng thơ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theo tổ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Đồng thanh bài (1 lần)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* Tìm hiểu nội dung bài đọc: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Loài hoa nào được nói tới trong bài thơ?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Tìm những từ ngữ miêu tả vẻ đẹp của loài hoa đó?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Gia đình bạn nhỏ làm gì để chuẩn bị đón Tết?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Gia đình em thường làm gì để chuẩn bị đón Tết?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Em có thích Tết không? Vì sao em thích Tết?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i/>
                <w:sz w:val="28"/>
                <w:szCs w:val="28"/>
              </w:rPr>
              <w:t xml:space="preserve">=&gt;Giáo dục hs: </w:t>
            </w:r>
          </w:p>
        </w:tc>
        <w:tc>
          <w:tcPr>
            <w:tcW w:w="504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Hát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đ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A94624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l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ại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à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ô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m</w:t>
            </w:r>
            <w:r w:rsidRPr="00A94624">
              <w:rPr>
                <w:rFonts w:ascii="Times New Roman" w:hAnsi="Times New Roman"/>
                <w:spacing w:val="-5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trước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>- Các nhóm đọc âm được ghi bằng các chữ theo hàng ngang hoặc hàng dọc đứng liền nhau để tìm từ ngữ chỉ loài vật.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Đại diện nhóm lên bảng khoanh vào tiếng, từ tìm được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Tranh có hoa đào đang nở hoa và có cả câu đối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Ngoài ra còn có câu đối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Câu đối được treo ở đình, chùa hoặc những nơi trang trọng trong nhà.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(2 lượt)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theo tổ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Đồng thanh bài (1 lần)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Hoa đào, hoa mai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Hoa đào (Cười tươi sáng hồng); hoa mai (Lung linh cánh trắng)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Mẹ phơi áo hoa; Em dán tranh gà; Ông treo câu đối.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TL theo thực tế CN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TL theo suy nghĩ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A94624" w:rsidTr="007928A6">
        <w:tc>
          <w:tcPr>
            <w:tcW w:w="10080" w:type="dxa"/>
            <w:gridSpan w:val="3"/>
            <w:shd w:val="clear" w:color="auto" w:fill="auto"/>
          </w:tcPr>
          <w:p w:rsidR="00A94624" w:rsidRPr="00A94624" w:rsidRDefault="00A94624" w:rsidP="007928A6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Tiết 2</w:t>
            </w:r>
          </w:p>
        </w:tc>
      </w:tr>
      <w:tr w:rsidR="00A94624" w:rsidRPr="00A94624" w:rsidTr="007928A6">
        <w:tc>
          <w:tcPr>
            <w:tcW w:w="5040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HĐ4. Tìm trong bài thơ Tết đang vào nhà những tiếng có v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ầ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n ơi, ao, ăng (12’)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YC N4 đọc thầm, tìm tiếng có chứa vần ơi, ao, ăng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chứa vần ơi? Những tiếng nào chứa vần ơi?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chứa vần ao? Những tiếng nào chứa vần ao?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chứa vần ăng? Những tiếng nào chứa vần ăng?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=&gt; 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HĐ5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V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ết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chính tả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(18’)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Giới thiệu bài viết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Y/c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S đ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A94624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t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o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n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ộ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d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u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ng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ài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v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ết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Tìm tiếng có vần êt (ăp, êm, uôi)?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HD hs viết bc tiếng, từ khó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HS viết bài: Nhắc HS tư thế ngồi viết và quan sát, hỗ trợ cho HS nếu gặp khó khăn khi viết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Nhận xét, sửa lỗi cho 1 số HS.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HĐ6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Hoạt động vận dụng: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Về nhà đọc lại bài và biết giúp đỡ gia đình cùng trang trí đón tết.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Chuẩn bị bài: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en"/>
              </w:rPr>
              <w:t>B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en"/>
              </w:rPr>
              <w:t>à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en"/>
              </w:rPr>
              <w:t>i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en"/>
              </w:rPr>
              <w:t xml:space="preserve"> 82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en"/>
              </w:rPr>
              <w:t>:</w:t>
            </w:r>
            <w:r w:rsidRPr="00A94624">
              <w:rPr>
                <w:rFonts w:ascii="Times New Roman" w:hAnsi="Times New Roman"/>
                <w:b/>
                <w:spacing w:val="-2"/>
                <w:sz w:val="28"/>
                <w:szCs w:val="28"/>
                <w:lang w:val="en"/>
              </w:rPr>
              <w:t xml:space="preserve"> 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en"/>
              </w:rPr>
              <w:t>Ôn tập</w:t>
            </w:r>
          </w:p>
        </w:tc>
        <w:tc>
          <w:tcPr>
            <w:tcW w:w="504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N4 đọc thầm tìm gạch bằng bút chì: vào, đào, trắng, nắng, phơi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Mẹ phơi áo hoa (tiếng phơi)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Tết đang vào nhà (tiếng vào)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Hoa đào trước ngõ (tiếng đào)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Lung linh cánh trắng (tiếng trắng)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Sân nhà đây nắng (tiếng nắng)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 hs đọc khổ thơ cuối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tết, sắp, thêm, tuổi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Viết bc các tiếng khó vừa tìm được ở trên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Nhìn chép khổ thơ cuối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HS đọc CN, nhó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m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lớp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Điều chỉnh sau bài dạy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A94624">
        <w:rPr>
          <w:rFonts w:ascii="Times New Roman" w:hAnsi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F4013" w:rsidRDefault="00AF4013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F4013" w:rsidRPr="00AF4013" w:rsidRDefault="00AF4013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F4013">
        <w:rPr>
          <w:rFonts w:ascii="Times New Roman" w:hAnsi="Times New Roman"/>
          <w:b/>
          <w:sz w:val="28"/>
          <w:szCs w:val="28"/>
        </w:rPr>
        <w:t>Thứ ba ngày 2 tháng 1 năm 2024</w:t>
      </w: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 xml:space="preserve"> (t3+4) 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82: Ôn tập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>: Qua bài học này, hs hình thành các năng lực và phẩm chất sau: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đoạn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ăn.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V</w:t>
      </w:r>
      <w:r w:rsidRPr="00A94624">
        <w:rPr>
          <w:rFonts w:ascii="Times New Roman" w:hAnsi="Times New Roman"/>
          <w:sz w:val="28"/>
          <w:szCs w:val="28"/>
          <w:lang w:val="vi-VN"/>
        </w:rPr>
        <w:t>iết các chữ số và kĩ năng viết từ ngữ đúng chính tả.</w:t>
      </w:r>
    </w:p>
    <w:p w:rsidR="00A94624" w:rsidRPr="00A94624" w:rsidRDefault="00A94624" w:rsidP="00A94624">
      <w:pPr>
        <w:autoSpaceDE w:val="0"/>
        <w:autoSpaceDN w:val="0"/>
        <w:adjustRightInd w:val="0"/>
        <w:ind w:right="592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- Nói và nghe: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ủ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vi-VN"/>
        </w:rPr>
        <w:t>cố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>à mở r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ộ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ố</w:t>
      </w:r>
      <w:r w:rsidRPr="00A94624">
        <w:rPr>
          <w:rFonts w:ascii="Times New Roman" w:hAnsi="Times New Roman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z w:val="28"/>
          <w:szCs w:val="28"/>
          <w:lang w:val="vi-VN"/>
        </w:rPr>
        <w:t>ừ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z w:val="28"/>
          <w:szCs w:val="28"/>
          <w:lang w:val="vi-V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vi-VN"/>
        </w:rPr>
        <w:t>(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hô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q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u</w:t>
      </w:r>
      <w:r w:rsidRPr="00A94624">
        <w:rPr>
          <w:rFonts w:ascii="Times New Roman" w:hAnsi="Times New Roman"/>
          <w:sz w:val="28"/>
          <w:szCs w:val="28"/>
          <w:lang w:val="vi-VN"/>
        </w:rPr>
        <w:t>a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hữ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z w:val="28"/>
          <w:szCs w:val="28"/>
          <w:lang w:val="vi-VN"/>
        </w:rPr>
        <w:t>ừ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z w:val="28"/>
          <w:szCs w:val="28"/>
          <w:lang w:val="vi-V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vi-V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</w:t>
      </w:r>
      <w:r w:rsidRPr="00A94624">
        <w:rPr>
          <w:rFonts w:ascii="Times New Roman" w:hAnsi="Times New Roman"/>
          <w:sz w:val="28"/>
          <w:szCs w:val="28"/>
          <w:lang w:val="vi-VN"/>
        </w:rPr>
        <w:t>ỉ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>à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hoa</w:t>
      </w:r>
      <w:r w:rsidRPr="00A94624">
        <w:rPr>
          <w:rFonts w:ascii="Times New Roman" w:hAnsi="Times New Roman"/>
          <w:sz w:val="28"/>
          <w:szCs w:val="28"/>
          <w:lang w:val="vi-VN"/>
        </w:rPr>
        <w:t>,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>à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chim</w:t>
      </w:r>
      <w:r w:rsidRPr="00A94624">
        <w:rPr>
          <w:rFonts w:ascii="Times New Roman" w:hAnsi="Times New Roman"/>
          <w:sz w:val="28"/>
          <w:szCs w:val="28"/>
          <w:lang w:val="vi-VN"/>
        </w:rPr>
        <w:t>).</w:t>
      </w:r>
    </w:p>
    <w:p w:rsidR="00A94624" w:rsidRDefault="00A94624" w:rsidP="00A946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sz w:val="28"/>
          <w:szCs w:val="28"/>
          <w:lang w:val="vi-VN"/>
        </w:rPr>
        <w:t>:</w:t>
      </w:r>
    </w:p>
    <w:p w:rsidR="00A94624" w:rsidRPr="00A94624" w:rsidRDefault="00A94624" w:rsidP="00A94624">
      <w:pPr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 xml:space="preserve"> B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ồ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d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A94624">
        <w:rPr>
          <w:rFonts w:ascii="Times New Roman" w:hAnsi="Times New Roman"/>
          <w:sz w:val="28"/>
          <w:szCs w:val="28"/>
          <w:lang w:val="vi-VN"/>
        </w:rPr>
        <w:t>ỡ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ìn</w:t>
      </w:r>
      <w:r w:rsidRPr="00A94624">
        <w:rPr>
          <w:rFonts w:ascii="Times New Roman" w:hAnsi="Times New Roman"/>
          <w:sz w:val="28"/>
          <w:szCs w:val="28"/>
          <w:lang w:val="vi-V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y</w:t>
      </w:r>
      <w:r w:rsidRPr="00A94624">
        <w:rPr>
          <w:rFonts w:ascii="Times New Roman" w:hAnsi="Times New Roman"/>
          <w:sz w:val="28"/>
          <w:szCs w:val="28"/>
          <w:lang w:val="vi-VN"/>
        </w:rPr>
        <w:t>êu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đ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ố</w:t>
      </w:r>
      <w:r w:rsidRPr="00A94624">
        <w:rPr>
          <w:rFonts w:ascii="Times New Roman" w:hAnsi="Times New Roman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>ới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 xml:space="preserve"> vẻ đẹp của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hi</w:t>
      </w:r>
      <w:r w:rsidRPr="00A94624">
        <w:rPr>
          <w:rFonts w:ascii="Times New Roman" w:hAnsi="Times New Roman"/>
          <w:sz w:val="28"/>
          <w:szCs w:val="28"/>
          <w:lang w:val="vi-VN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>ê</w:t>
      </w:r>
      <w:r w:rsidRPr="00A94624">
        <w:rPr>
          <w:rFonts w:ascii="Times New Roman" w:hAnsi="Times New Roman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xung quanh</w:t>
      </w:r>
      <w:r w:rsidRPr="00A94624">
        <w:rPr>
          <w:rFonts w:ascii="Times New Roman" w:hAnsi="Times New Roman"/>
          <w:sz w:val="28"/>
          <w:szCs w:val="28"/>
          <w:lang w:val="vi-VN"/>
        </w:rPr>
        <w:t>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 II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. Đồ dùng dạy học:</w:t>
      </w: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Tranh minh hoạ bài học.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A94624" w:rsidRDefault="00A94624" w:rsidP="00A94624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III. 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Các hoạt động dạy học: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5220"/>
      </w:tblGrid>
      <w:tr w:rsidR="00A94624" w:rsidRPr="00A94624" w:rsidTr="007928A6">
        <w:tc>
          <w:tcPr>
            <w:tcW w:w="5148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220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A94624" w:rsidTr="007928A6">
        <w:tc>
          <w:tcPr>
            <w:tcW w:w="10368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A94624" w:rsidTr="007928A6">
        <w:tc>
          <w:tcPr>
            <w:tcW w:w="514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HĐ. Khởi động: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 HS đọc bài Tết đang vào nhà và TLCH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HĐ1. Viết: (9’)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HD nêu yc bài và đọc nhẩm lại các số</w:t>
            </w:r>
          </w:p>
          <w:p w:rsidR="00A94624" w:rsidRPr="00A94624" w:rsidRDefault="00A94624" w:rsidP="007928A6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HD HS viết vào vở các từ chỉ số. Ví dụ: 0: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không. Mỗi số viết 1 lần.</w:t>
            </w:r>
          </w:p>
          <w:p w:rsidR="00A94624" w:rsidRPr="00A94624" w:rsidRDefault="00A94624" w:rsidP="007928A6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Quan sát, sửa lỗi cho HS.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HĐ2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 xml:space="preserve">Tìm từ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có cùng vần với mỗi từ chỉ số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(9’)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2 hs đọc mẫu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</w:rPr>
              <w:softHyphen/>
              <w:t>-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HD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</w:rPr>
              <w:t xml:space="preserve">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Tìm từ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có cùng vần với mỗi từ chỉ số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Cho lớp chơi TC bắn tên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HĐ3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Luyện chính tả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(12’)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nêu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CN tìm và viết vào vở BT/71-&gt;CĐ kiểm tra kết quả lẫn nhau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Gọi hs đọc bài sửa và nêu luật chính tả âm cờ, âm gờ, âm ngờ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N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hận xét,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tuyên dương</w:t>
            </w:r>
          </w:p>
        </w:tc>
        <w:tc>
          <w:tcPr>
            <w:tcW w:w="522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Hát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đ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A94624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l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ại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à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ô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m</w:t>
            </w:r>
            <w:r w:rsidRPr="00A94624">
              <w:rPr>
                <w:rFonts w:ascii="Times New Roman" w:hAnsi="Times New Roman"/>
                <w:spacing w:val="-5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trước </w:t>
            </w:r>
            <w:r w:rsidRPr="00A94624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nêu lại yc bài và đọc nhẩm các số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CN viết vào vở BT/70-&gt;CĐ đối chiếu kết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>quả lẫn nhau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đọc mẫu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Cả lớp cùng chơi bắn tên tìm từ cùng vần với từ chỉ số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nêu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CN tìm và viết vào vở BT/71-&gt;CĐ kiểm tra kết quả lẫn nhau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 Trình bày trước lớp và nêu luật chính tả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A94624" w:rsidTr="007928A6">
        <w:tc>
          <w:tcPr>
            <w:tcW w:w="10368" w:type="dxa"/>
            <w:gridSpan w:val="2"/>
            <w:shd w:val="clear" w:color="auto" w:fill="auto"/>
          </w:tcPr>
          <w:p w:rsidR="00A94624" w:rsidRPr="00A94624" w:rsidRDefault="00A94624" w:rsidP="007928A6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Tiết 2</w:t>
            </w:r>
          </w:p>
        </w:tc>
      </w:tr>
      <w:tr w:rsidR="00A94624" w:rsidRPr="00A94624" w:rsidTr="007928A6">
        <w:tc>
          <w:tcPr>
            <w:tcW w:w="514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HĐ4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Đọc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Cho hs quan sát tranh và nêu nội dung tranh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mẫu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Giảng từ: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+ nồng nàn: thơm đậm mùi một cách dễ chịu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+ thơm dịu: thơm nhẹ, dễ chịu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Xác định số câu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theo nhóm 2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lại cả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Đồng thanh bài 1 lần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* Tìm hiểu bài: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H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Có những loài hoa nào được nói tới trong đoạn văn?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Tìm những từ ngữ nói về đặc điểm của loài hoa đó.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Kể tên những loài chim được nói tới trong bài?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Tìm những từ ngữ miêu tả đặc điểm của chúng?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Theo em, đoạn văn miêu tả cảnh vật vào mùa nào trong năm? Vì sao em biết?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HĐ5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Tìm trong đoạn văn Mùa xuân đến những tiếng cùng vần với nhau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(7’)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YC hs đọc thầm bài tìm tiếng cùng vần với nhau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Sửa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H Hãy phân tích cấu tạo của tiếng (vàng-càng, anh-nhanh, trầm-ngâm..)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HĐ6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T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ì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m trong và ngoài đoạn văn tiếng có vần anh, ang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(8’)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N2 thảo luận cùng tìm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Những câu nào có vần anh?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H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Những câu nào có vần ang?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 Phân tích cấu tạo của tiếng có vần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anh/ ang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* Tìm những tiếng ngoài đoạn văn có v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ầ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n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anh, ang.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HĐ8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Hoạt động vận dụng: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Nhận xét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tuyên dương.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V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ề nhà đọc lại bài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và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chuẩn bị bài 83</w:t>
            </w:r>
          </w:p>
        </w:tc>
        <w:tc>
          <w:tcPr>
            <w:tcW w:w="522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HS quan sát</w:t>
            </w: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tranh và nêu nd tranh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- 11 câu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Mỗi hs đọc 1 câu nối tiếp nhau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N2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- 2hs đọc cả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lastRenderedPageBreak/>
              <w:t xml:space="preserve">- Đồng thanh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 xml:space="preserve"> Có những loài hoa nào được nói tới:</w:t>
            </w: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Hoa bưởi, hoa nhãn, hoa cau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fr-FR"/>
              </w:rPr>
              <w:t>- Hoa bưởi nồng nàn, hoa nhãn ngọt, hoa cau thơm dịu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Những loài chim được nói tới: chính chòe, khướu, cu gáy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chính chòe nhanh nhảu, khướu lắm điều, cu gáy trầm ngâm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Đoạn văn miêu tả cảnh vật vào mùa xuân. Em biết vì vườn cây đâm chồi nảy lộc.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đọc thầm bài tìm và gạch dưới tiếng cùng vần với nhau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 xml:space="preserve">- Đọc trước lớp: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(vàng-càng, anh-nhanh, trầm-ngâm..)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phân tích tiếng theo yêu cầu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N2 thảo luận tìm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Bầu trời thêm xanh./ Những anh chích chòe nhanh nhảu.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Nắng vàng ngày càng rực rỡ.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Vài hs phân tích tiếng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Cá nhân tìm và ghi vào bảng con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</w:tbl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lastRenderedPageBreak/>
        <w:t>Điều chỉnh sau bài dạy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 xml:space="preserve">Thứ </w:t>
      </w:r>
      <w:r w:rsidR="00AF4013">
        <w:rPr>
          <w:rFonts w:ascii="Times New Roman" w:hAnsi="Times New Roman"/>
          <w:sz w:val="28"/>
          <w:szCs w:val="28"/>
        </w:rPr>
        <w:t>tư ngày 3 tháng 1 năm 2024</w:t>
      </w:r>
      <w:r w:rsidRPr="00A94624">
        <w:rPr>
          <w:rFonts w:ascii="Times New Roman" w:hAnsi="Times New Roman"/>
          <w:sz w:val="28"/>
          <w:szCs w:val="28"/>
        </w:rPr>
        <w:t xml:space="preserve"> </w:t>
      </w:r>
    </w:p>
    <w:p w:rsid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 xml:space="preserve">(t5+6) 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83:</w:t>
      </w:r>
      <w:r w:rsidRPr="00A94624">
        <w:rPr>
          <w:rFonts w:ascii="Times New Roman" w:hAnsi="Times New Roman"/>
          <w:b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Ôn tập</w:t>
      </w: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>: Qua bài học này, hs hình thành các năng lực và phẩm chất sau: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và bước đầu có khả năng đọc hiểu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ăn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z w:val="28"/>
          <w:szCs w:val="28"/>
          <w:lang w:val="en"/>
        </w:rPr>
        <w:t>ản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ắ</w:t>
      </w:r>
      <w:r w:rsidRPr="00A94624">
        <w:rPr>
          <w:rFonts w:ascii="Times New Roman" w:hAnsi="Times New Roman"/>
          <w:sz w:val="28"/>
          <w:szCs w:val="28"/>
          <w:lang w:val="en"/>
        </w:rPr>
        <w:t>n.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</w:t>
      </w:r>
      <w:r w:rsidRPr="00A94624">
        <w:rPr>
          <w:rFonts w:ascii="Times New Roman" w:hAnsi="Times New Roman"/>
          <w:sz w:val="28"/>
          <w:szCs w:val="28"/>
          <w:lang w:val="en"/>
        </w:rPr>
        <w:t>: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ép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ín</w:t>
      </w:r>
      <w:r w:rsidRPr="00A94624">
        <w:rPr>
          <w:rFonts w:ascii="Times New Roman" w:hAnsi="Times New Roman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ả m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đo</w:t>
      </w:r>
      <w:r w:rsidRPr="00A94624">
        <w:rPr>
          <w:rFonts w:ascii="Times New Roman" w:hAnsi="Times New Roman"/>
          <w:sz w:val="28"/>
          <w:szCs w:val="28"/>
          <w:lang w:val="en"/>
        </w:rPr>
        <w:t>ạn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ắn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z w:val="28"/>
          <w:szCs w:val="28"/>
          <w:lang w:val="en"/>
        </w:rPr>
        <w:t>ó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đ</w:t>
      </w:r>
      <w:r w:rsidRPr="00A94624">
        <w:rPr>
          <w:rFonts w:ascii="Times New Roman" w:hAnsi="Times New Roman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k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ho</w:t>
      </w:r>
      <w:r w:rsidRPr="00A94624">
        <w:rPr>
          <w:rFonts w:ascii="Times New Roman" w:hAnsi="Times New Roman"/>
          <w:sz w:val="28"/>
          <w:szCs w:val="28"/>
          <w:lang w:val="en"/>
        </w:rPr>
        <w:t>ả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A94624">
        <w:rPr>
          <w:rFonts w:ascii="Times New Roman" w:hAnsi="Times New Roman"/>
          <w:sz w:val="28"/>
          <w:szCs w:val="28"/>
          <w:lang w:val="en"/>
        </w:rPr>
        <w:t>5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z w:val="28"/>
          <w:szCs w:val="28"/>
          <w:lang w:val="en"/>
        </w:rPr>
        <w:t>).</w:t>
      </w:r>
    </w:p>
    <w:p w:rsidR="00A94624" w:rsidRPr="00A94624" w:rsidRDefault="00A94624" w:rsidP="00A94624">
      <w:pPr>
        <w:autoSpaceDE w:val="0"/>
        <w:autoSpaceDN w:val="0"/>
        <w:adjustRightInd w:val="0"/>
        <w:ind w:right="383"/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Nói và nghe: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ủ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cố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z w:val="28"/>
          <w:szCs w:val="28"/>
          <w:lang w:val="en"/>
        </w:rPr>
        <w:t>à mở r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ố</w:t>
      </w:r>
      <w:r w:rsidRPr="00A94624">
        <w:rPr>
          <w:rFonts w:ascii="Times New Roman" w:hAnsi="Times New Roman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(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hô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q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u</w:t>
      </w:r>
      <w:r w:rsidRPr="00A94624">
        <w:rPr>
          <w:rFonts w:ascii="Times New Roman" w:hAnsi="Times New Roman"/>
          <w:sz w:val="28"/>
          <w:szCs w:val="28"/>
          <w:lang w:val="en"/>
        </w:rPr>
        <w:t>a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A94624">
        <w:rPr>
          <w:rFonts w:ascii="Times New Roman" w:hAnsi="Times New Roman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A94624">
        <w:rPr>
          <w:rFonts w:ascii="Times New Roman" w:hAnsi="Times New Roman"/>
          <w:sz w:val="28"/>
          <w:szCs w:val="28"/>
          <w:lang w:val="en"/>
        </w:rPr>
        <w:t>ừ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A94624">
        <w:rPr>
          <w:rFonts w:ascii="Times New Roman" w:hAnsi="Times New Roman"/>
          <w:sz w:val="28"/>
          <w:szCs w:val="28"/>
          <w:lang w:val="en"/>
        </w:rPr>
        <w:t>ữ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z w:val="28"/>
          <w:szCs w:val="28"/>
          <w:lang w:val="en"/>
        </w:rPr>
        <w:t>c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A94624">
        <w:rPr>
          <w:rFonts w:ascii="Times New Roman" w:hAnsi="Times New Roman"/>
          <w:sz w:val="28"/>
          <w:szCs w:val="28"/>
          <w:lang w:val="en"/>
        </w:rPr>
        <w:t>ỉ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l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o</w:t>
      </w:r>
      <w:r w:rsidRPr="00A94624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hoa và loài chim</w:t>
      </w:r>
      <w:r w:rsidRPr="00A94624">
        <w:rPr>
          <w:rFonts w:ascii="Times New Roman" w:hAnsi="Times New Roman"/>
          <w:sz w:val="28"/>
          <w:szCs w:val="28"/>
          <w:lang w:val="en"/>
        </w:rPr>
        <w:t>)</w:t>
      </w:r>
      <w:r w:rsidRPr="00A94624">
        <w:rPr>
          <w:rFonts w:ascii="Times New Roman" w:hAnsi="Times New Roman"/>
          <w:sz w:val="28"/>
          <w:szCs w:val="28"/>
          <w:lang w:val="vi-VN"/>
        </w:rPr>
        <w:t>.</w:t>
      </w:r>
    </w:p>
    <w:p w:rsidR="00A94624" w:rsidRDefault="00A94624" w:rsidP="00A94624">
      <w:pPr>
        <w:rPr>
          <w:rFonts w:ascii="Times New Roman" w:hAnsi="Times New Roman"/>
          <w:sz w:val="28"/>
          <w:szCs w:val="28"/>
          <w:lang w:val="en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b/>
          <w:sz w:val="28"/>
          <w:szCs w:val="28"/>
        </w:rPr>
        <w:t>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</w:t>
      </w:r>
    </w:p>
    <w:p w:rsidR="00A94624" w:rsidRPr="00A94624" w:rsidRDefault="00A94624" w:rsidP="00A94624">
      <w:pPr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en"/>
        </w:rPr>
        <w:t>B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>ồ</w:t>
      </w:r>
      <w:r w:rsidRPr="00A94624">
        <w:rPr>
          <w:rFonts w:ascii="Times New Roman" w:hAnsi="Times New Roman"/>
          <w:sz w:val="28"/>
          <w:szCs w:val="28"/>
          <w:lang w:val="en"/>
        </w:rPr>
        <w:t>i</w:t>
      </w:r>
      <w:r w:rsidRPr="00A94624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A94624">
        <w:rPr>
          <w:rFonts w:ascii="Times New Roman" w:hAnsi="Times New Roman"/>
          <w:sz w:val="28"/>
          <w:szCs w:val="28"/>
          <w:lang w:val="vi-VN"/>
        </w:rPr>
        <w:t>ỡ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A94624">
        <w:rPr>
          <w:rFonts w:ascii="Times New Roman" w:hAnsi="Times New Roman"/>
          <w:sz w:val="28"/>
          <w:szCs w:val="28"/>
          <w:lang w:val="vi-VN"/>
        </w:rPr>
        <w:t>g</w:t>
      </w:r>
      <w:r w:rsidRPr="00A94624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A94624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A94624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A94624">
        <w:rPr>
          <w:rFonts w:ascii="Times New Roman" w:hAnsi="Times New Roman"/>
          <w:spacing w:val="1"/>
          <w:sz w:val="28"/>
          <w:szCs w:val="28"/>
        </w:rPr>
        <w:t>ìn</w:t>
      </w:r>
      <w:r w:rsidRPr="00A94624">
        <w:rPr>
          <w:rFonts w:ascii="Times New Roman" w:hAnsi="Times New Roman"/>
          <w:sz w:val="28"/>
          <w:szCs w:val="28"/>
        </w:rPr>
        <w:t>h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y</w:t>
      </w:r>
      <w:r w:rsidRPr="00A94624">
        <w:rPr>
          <w:rFonts w:ascii="Times New Roman" w:hAnsi="Times New Roman"/>
          <w:sz w:val="28"/>
          <w:szCs w:val="28"/>
        </w:rPr>
        <w:t>êu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đ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z w:val="28"/>
          <w:szCs w:val="28"/>
        </w:rPr>
        <w:t>i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ới</w:t>
      </w:r>
      <w:r w:rsidRPr="00A946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t</w:t>
      </w:r>
      <w:r w:rsidRPr="00A94624">
        <w:rPr>
          <w:rFonts w:ascii="Times New Roman" w:hAnsi="Times New Roman"/>
          <w:spacing w:val="-1"/>
          <w:sz w:val="28"/>
          <w:szCs w:val="28"/>
        </w:rPr>
        <w:t>hi</w:t>
      </w:r>
      <w:r w:rsidRPr="00A94624">
        <w:rPr>
          <w:rFonts w:ascii="Times New Roman" w:hAnsi="Times New Roman"/>
          <w:sz w:val="28"/>
          <w:szCs w:val="28"/>
        </w:rPr>
        <w:t>ên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h</w:t>
      </w:r>
      <w:r w:rsidRPr="00A94624">
        <w:rPr>
          <w:rFonts w:ascii="Times New Roman" w:hAnsi="Times New Roman"/>
          <w:spacing w:val="1"/>
          <w:sz w:val="28"/>
          <w:szCs w:val="28"/>
        </w:rPr>
        <w:t>i</w:t>
      </w:r>
      <w:r w:rsidRPr="00A94624">
        <w:rPr>
          <w:rFonts w:ascii="Times New Roman" w:hAnsi="Times New Roman"/>
          <w:spacing w:val="-2"/>
          <w:sz w:val="28"/>
          <w:szCs w:val="28"/>
        </w:rPr>
        <w:t>ê</w:t>
      </w:r>
      <w:r w:rsidRPr="00A94624">
        <w:rPr>
          <w:rFonts w:ascii="Times New Roman" w:hAnsi="Times New Roman"/>
          <w:sz w:val="28"/>
          <w:szCs w:val="28"/>
        </w:rPr>
        <w:t>n</w:t>
      </w:r>
      <w:r w:rsidRPr="00A946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-1"/>
          <w:sz w:val="28"/>
          <w:szCs w:val="28"/>
        </w:rPr>
        <w:t>v</w:t>
      </w:r>
      <w:r w:rsidRPr="00A94624">
        <w:rPr>
          <w:rFonts w:ascii="Times New Roman" w:hAnsi="Times New Roman"/>
          <w:sz w:val="28"/>
          <w:szCs w:val="28"/>
        </w:rPr>
        <w:t>à c</w:t>
      </w:r>
      <w:r w:rsidRPr="00A94624">
        <w:rPr>
          <w:rFonts w:ascii="Times New Roman" w:hAnsi="Times New Roman"/>
          <w:spacing w:val="-1"/>
          <w:sz w:val="28"/>
          <w:szCs w:val="28"/>
        </w:rPr>
        <w:t>u</w:t>
      </w:r>
      <w:r w:rsidRPr="00A94624">
        <w:rPr>
          <w:rFonts w:ascii="Times New Roman" w:hAnsi="Times New Roman"/>
          <w:spacing w:val="1"/>
          <w:sz w:val="28"/>
          <w:szCs w:val="28"/>
        </w:rPr>
        <w:t>ộ</w:t>
      </w:r>
      <w:r w:rsidRPr="00A94624">
        <w:rPr>
          <w:rFonts w:ascii="Times New Roman" w:hAnsi="Times New Roman"/>
          <w:sz w:val="28"/>
          <w:szCs w:val="28"/>
        </w:rPr>
        <w:t>c</w:t>
      </w:r>
      <w:r w:rsidRPr="00A946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4624">
        <w:rPr>
          <w:rFonts w:ascii="Times New Roman" w:hAnsi="Times New Roman"/>
          <w:spacing w:val="1"/>
          <w:sz w:val="28"/>
          <w:szCs w:val="28"/>
        </w:rPr>
        <w:t>s</w:t>
      </w:r>
      <w:r w:rsidRPr="00A94624">
        <w:rPr>
          <w:rFonts w:ascii="Times New Roman" w:hAnsi="Times New Roman"/>
          <w:spacing w:val="-1"/>
          <w:sz w:val="28"/>
          <w:szCs w:val="28"/>
        </w:rPr>
        <w:t>ố</w:t>
      </w:r>
      <w:r w:rsidRPr="00A94624">
        <w:rPr>
          <w:rFonts w:ascii="Times New Roman" w:hAnsi="Times New Roman"/>
          <w:spacing w:val="1"/>
          <w:sz w:val="28"/>
          <w:szCs w:val="28"/>
        </w:rPr>
        <w:t>n</w:t>
      </w:r>
      <w:r w:rsidRPr="00A94624">
        <w:rPr>
          <w:rFonts w:ascii="Times New Roman" w:hAnsi="Times New Roman"/>
          <w:spacing w:val="-1"/>
          <w:sz w:val="28"/>
          <w:szCs w:val="28"/>
        </w:rPr>
        <w:t>g</w:t>
      </w:r>
      <w:r w:rsidRPr="00A94624">
        <w:rPr>
          <w:rFonts w:ascii="Times New Roman" w:hAnsi="Times New Roman"/>
          <w:sz w:val="28"/>
          <w:szCs w:val="28"/>
        </w:rPr>
        <w:t>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Đồ dùng dạy học: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 xml:space="preserve">- Tranh minh hoạ </w:t>
      </w:r>
      <w:r w:rsidRPr="00A94624">
        <w:rPr>
          <w:rFonts w:ascii="Times New Roman" w:hAnsi="Times New Roman"/>
          <w:sz w:val="28"/>
          <w:szCs w:val="28"/>
        </w:rPr>
        <w:t>bài học.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A94624" w:rsidRDefault="00A94624" w:rsidP="00A94624">
      <w:pPr>
        <w:tabs>
          <w:tab w:val="center" w:pos="4820"/>
        </w:tabs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A94624" w:rsidRDefault="00A94624" w:rsidP="00A94624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vi-VN"/>
        </w:rPr>
      </w:pPr>
      <w:r w:rsidRPr="00A94624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Pr="00A94624" w:rsidRDefault="00A94624" w:rsidP="00A94624">
      <w:pPr>
        <w:rPr>
          <w:rFonts w:ascii="Times New Roman" w:hAnsi="Times New Roman"/>
          <w:b/>
          <w:sz w:val="28"/>
          <w:szCs w:val="28"/>
          <w:lang w:val="vi-VN"/>
        </w:rPr>
      </w:pP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III. </w:t>
      </w:r>
      <w:r w:rsidRPr="00A94624">
        <w:rPr>
          <w:rFonts w:ascii="Times New Roman" w:hAnsi="Times New Roman"/>
          <w:b/>
          <w:sz w:val="28"/>
          <w:szCs w:val="28"/>
          <w:u w:val="single"/>
          <w:lang w:val="vi-VN"/>
        </w:rPr>
        <w:t>Các hoạt động dạy học:</w:t>
      </w:r>
      <w:r w:rsidRPr="00A94624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310"/>
      </w:tblGrid>
      <w:tr w:rsidR="00A94624" w:rsidRPr="00A94624" w:rsidTr="007928A6">
        <w:tc>
          <w:tcPr>
            <w:tcW w:w="4968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310" w:type="dxa"/>
            <w:shd w:val="clear" w:color="auto" w:fill="auto"/>
          </w:tcPr>
          <w:p w:rsidR="00A94624" w:rsidRPr="00A94624" w:rsidRDefault="00A94624" w:rsidP="007928A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A94624" w:rsidTr="007928A6">
        <w:tc>
          <w:tcPr>
            <w:tcW w:w="10278" w:type="dxa"/>
            <w:gridSpan w:val="2"/>
            <w:shd w:val="clear" w:color="auto" w:fill="auto"/>
          </w:tcPr>
          <w:p w:rsidR="00A94624" w:rsidRPr="00A94624" w:rsidRDefault="00A94624" w:rsidP="007928A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A94624" w:rsidTr="007928A6">
        <w:tc>
          <w:tcPr>
            <w:tcW w:w="496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HĐ1. Khởi động: (5’)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Chơi TC “Hùng biện” nói về con vật hổ, voi, khỉ trong tranh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=&gt;Nhận xét, tuyên dương và giới thiệu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>bài đọc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HĐ2. Đọc: (18’)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mẫu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lại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HĐ3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</w:rPr>
              <w:t>Trả lời câu hỏi</w:t>
            </w: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(12’)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- 1hs đọc câu hỏi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- N2 thảo luận TLCH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a) Vì sao voi phải nộp mạng cho hổ?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b) Những từ ngữ nào chỉ vóc dáng của voi và của khỉ?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c) Trong câu chuyện trên, em thích con vật nào nhất? Vì sao?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i/>
                <w:sz w:val="28"/>
                <w:szCs w:val="28"/>
              </w:rPr>
              <w:t>=&gt;</w:t>
            </w:r>
            <w:r w:rsidRPr="00A94624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GDHS</w:t>
            </w:r>
          </w:p>
        </w:tc>
        <w:tc>
          <w:tcPr>
            <w:tcW w:w="531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Hát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Quan sát tranh sgk/178 HS xung phong nói về con vật trong tranh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-&gt;Gợi ý: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 xml:space="preserve">Trong những câu chuyện đã đọc về loài vật, em thấy hổ là con vật thế nào? Voi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là con vật thế nào? Khỉ là con vật thế nào?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- 2hs đọc yc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nghe, theo dõi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>- N2 thảo luận TLCH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V</w:t>
            </w:r>
            <w:r w:rsidRPr="00A94624">
              <w:rPr>
                <w:rFonts w:ascii="Times New Roman" w:hAnsi="Times New Roman"/>
                <w:spacing w:val="1"/>
                <w:sz w:val="28"/>
                <w:szCs w:val="28"/>
              </w:rPr>
              <w:t xml:space="preserve">oi phải nộp mạng cho hổ vì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Thua hổ trong một cuộc thi tài.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voi to lớn; khỉ nhỏ bé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TL theo suy nghĩ bản thân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</w:rPr>
              <w:t>- Trình bày trước lớp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A94624" w:rsidTr="007928A6">
        <w:tc>
          <w:tcPr>
            <w:tcW w:w="10278" w:type="dxa"/>
            <w:gridSpan w:val="2"/>
            <w:shd w:val="clear" w:color="auto" w:fill="auto"/>
          </w:tcPr>
          <w:p w:rsidR="00A94624" w:rsidRPr="00A94624" w:rsidRDefault="00A94624" w:rsidP="007928A6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Tiết 2</w:t>
            </w:r>
          </w:p>
        </w:tc>
      </w:tr>
      <w:tr w:rsidR="00A94624" w:rsidRPr="00A94624" w:rsidTr="007928A6">
        <w:tc>
          <w:tcPr>
            <w:tcW w:w="4968" w:type="dxa"/>
            <w:shd w:val="clear" w:color="auto" w:fill="auto"/>
          </w:tcPr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HĐ4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>Đọc bài Nắng xuân hồng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A94624">
              <w:rPr>
                <w:rFonts w:ascii="Times New Roman" w:hAnsi="Times New Roman"/>
                <w:b/>
                <w:sz w:val="28"/>
                <w:szCs w:val="28"/>
              </w:rPr>
              <w:t xml:space="preserve"> (20’)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Đọc mẫu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Đếm số dòng thơ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Đọc nối tiếp câu (2 lượt)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Đồng thanh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 Tìm hiểu bài: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Những cảnh vật nào được nói tới trong 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lastRenderedPageBreak/>
              <w:t xml:space="preserve">bài thơ?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Tìm từ ngữ miêu tả bày chim?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“từng không” có nghĩa là gì?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Từ "lung linh” dùng để miêu tả sự vật gì?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Hai tiếng trong từ “rộn rã” có điểm gì giống và khác nhau? 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Hai tiếng trong từ "lung linh"có điểm gì và khác nhau?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=&gt;Nhận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HĐ5.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Viết chính tả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 (12’)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 hs nêu YC bài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- 1hs đọc bài viết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YC hs phân tích tiếng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H “Làng tôi” trong bài có gì?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HD hs viết bài và nhắc tư thế ngồi viết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Đổi vở, sửa lỗi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Chấm 1 số bài viết và nhận xét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=&gt;GV nhận xét, tuyên dương</w:t>
            </w:r>
          </w:p>
          <w:p w:rsidR="00A94624" w:rsidRPr="00A94624" w:rsidRDefault="00A94624" w:rsidP="007928A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HĐ8</w:t>
            </w:r>
            <w:r w:rsidRPr="00A94624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Hoạt động vận dụng: (3’)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Nhận xét - tuyên dương.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Về nhà đọc lại bài. Chuẩn bị bài kiểm tra CK1</w:t>
            </w:r>
          </w:p>
        </w:tc>
        <w:tc>
          <w:tcPr>
            <w:tcW w:w="5310" w:type="dxa"/>
            <w:shd w:val="clear" w:color="auto" w:fill="auto"/>
          </w:tcPr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- 10 dòng thơ</w:t>
            </w:r>
          </w:p>
          <w:p w:rsidR="00A94624" w:rsidRPr="00A94624" w:rsidRDefault="00A94624" w:rsidP="007928A6">
            <w:pPr>
              <w:tabs>
                <w:tab w:val="left" w:pos="1064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Mỗi em đọc nối tiếp 2 câu thơ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- 2hs đọc lại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Đồng thanh (1 lần)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Xuân đến có hoa nở, chim xây tổ, nắng cầu </w:t>
            </w: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vồng…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Chim gọi bầy xây tổ </w:t>
            </w:r>
            <w:r w:rsidRPr="00A94624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rộn rã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khoảng không gian bao trùm cảnh vật và con người.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>- miêu tả nắng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giống nhau về âm r, khác nhau về vần và dấu thanh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94624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giống nhau về âm l và thanh ngang, khác nhau về vần.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>2 hs nêu YC bài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Lắng nghe, theo dõi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phân tích tiếng: lũy, quanh…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Có lũy tre xanh, dòng sông…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- Lắng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>- CĐ đổi vở, sửa lỗi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  <w:r w:rsidRPr="00A94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A94624" w:rsidRDefault="00A94624" w:rsidP="007928A6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6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A94624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</w:p>
        </w:tc>
      </w:tr>
    </w:tbl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lastRenderedPageBreak/>
        <w:t>Điều chỉnh sau bài dạy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Default="00A94624" w:rsidP="00A94624">
      <w:pPr>
        <w:jc w:val="center"/>
        <w:rPr>
          <w:rFonts w:ascii="Times New Roman" w:hAnsi="Times New Roman"/>
          <w:sz w:val="28"/>
          <w:szCs w:val="28"/>
        </w:rPr>
      </w:pPr>
    </w:p>
    <w:p w:rsidR="00A94624" w:rsidRPr="00A94624" w:rsidRDefault="00A94624" w:rsidP="00A946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Thứ tư,t</w:t>
      </w:r>
      <w:r w:rsidRPr="00A94624">
        <w:rPr>
          <w:rFonts w:ascii="Times New Roman" w:hAnsi="Times New Roman"/>
          <w:sz w:val="28"/>
          <w:szCs w:val="28"/>
        </w:rPr>
        <w:t>hứ năm</w:t>
      </w:r>
    </w:p>
    <w:p w:rsidR="00A94624" w:rsidRPr="00A94624" w:rsidRDefault="00A94624" w:rsidP="00A9462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(t7+8) 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A94624" w:rsidRDefault="00A94624" w:rsidP="00A94624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(t9+10)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A94624">
        <w:rPr>
          <w:rFonts w:ascii="Times New Roman" w:hAnsi="Times New Roman"/>
          <w:b/>
          <w:sz w:val="28"/>
          <w:szCs w:val="28"/>
        </w:rPr>
        <w:t xml:space="preserve"> (t10+11) </w:t>
      </w:r>
      <w:r w:rsidRPr="00A94624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A94624" w:rsidRDefault="00A94624" w:rsidP="00A94624">
      <w:pPr>
        <w:tabs>
          <w:tab w:val="left" w:pos="234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94624" w:rsidRPr="00A94624" w:rsidRDefault="00A94624" w:rsidP="00A94624">
      <w:pPr>
        <w:jc w:val="both"/>
        <w:rPr>
          <w:rFonts w:ascii="Times New Roman" w:hAnsi="Times New Roman"/>
          <w:b/>
          <w:sz w:val="28"/>
          <w:szCs w:val="28"/>
        </w:rPr>
      </w:pPr>
      <w:r w:rsidRPr="00A94624">
        <w:rPr>
          <w:rFonts w:ascii="Times New Roman" w:hAnsi="Times New Roman"/>
          <w:b/>
          <w:sz w:val="28"/>
          <w:szCs w:val="28"/>
        </w:rPr>
        <w:t>I</w:t>
      </w:r>
      <w:r w:rsidRPr="00A94624">
        <w:rPr>
          <w:rFonts w:ascii="Times New Roman" w:hAnsi="Times New Roman"/>
          <w:b/>
          <w:sz w:val="28"/>
          <w:szCs w:val="28"/>
          <w:u w:val="single"/>
        </w:rPr>
        <w:t>. Yêu cầu cần đạt</w:t>
      </w:r>
      <w:r w:rsidRPr="00A94624">
        <w:rPr>
          <w:rFonts w:ascii="Times New Roman" w:hAnsi="Times New Roman"/>
          <w:sz w:val="28"/>
          <w:szCs w:val="28"/>
        </w:rPr>
        <w:t>: Qua bài học này, hs hình thành các năng lực và phẩm chất sau:</w:t>
      </w:r>
      <w:r w:rsidRPr="00A94624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A94624">
        <w:rPr>
          <w:rFonts w:ascii="Times New Roman" w:hAnsi="Times New Roman"/>
          <w:b/>
          <w:sz w:val="28"/>
          <w:szCs w:val="28"/>
        </w:rPr>
        <w:t>: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Đọc thành tiếng đoạn văn hoặc </w:t>
      </w:r>
      <w:r w:rsidRPr="00A94624">
        <w:rPr>
          <w:rFonts w:ascii="Times New Roman" w:hAnsi="Times New Roman"/>
          <w:sz w:val="28"/>
          <w:szCs w:val="28"/>
          <w:lang w:val="vi-VN"/>
        </w:rPr>
        <w:t xml:space="preserve">văn </w:t>
      </w:r>
      <w:r w:rsidRPr="00A94624">
        <w:rPr>
          <w:rFonts w:ascii="Times New Roman" w:hAnsi="Times New Roman"/>
          <w:sz w:val="28"/>
          <w:szCs w:val="28"/>
          <w:lang w:val="en"/>
        </w:rPr>
        <w:t>bản. Tự đọc văn bản, dựa vào nội dung văn bản, điền th</w:t>
      </w:r>
      <w:r w:rsidRPr="00A94624">
        <w:rPr>
          <w:rFonts w:ascii="Times New Roman" w:hAnsi="Times New Roman"/>
          <w:sz w:val="28"/>
          <w:szCs w:val="28"/>
          <w:lang w:val="vi-VN"/>
        </w:rPr>
        <w:t>ô</w:t>
      </w:r>
      <w:r w:rsidRPr="00A94624">
        <w:rPr>
          <w:rFonts w:ascii="Times New Roman" w:hAnsi="Times New Roman"/>
          <w:sz w:val="28"/>
          <w:szCs w:val="28"/>
          <w:lang w:val="en"/>
        </w:rPr>
        <w:t>ng tin vào chỗ trống để hoàn thiện câu trả lời.</w:t>
      </w:r>
    </w:p>
    <w:p w:rsidR="00A94624" w:rsidRPr="00A94624" w:rsidRDefault="00A94624" w:rsidP="00A9462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A94624">
        <w:rPr>
          <w:rFonts w:ascii="Times New Roman" w:hAnsi="Times New Roman"/>
          <w:sz w:val="28"/>
          <w:szCs w:val="28"/>
          <w:lang w:val="en"/>
        </w:rPr>
        <w:t xml:space="preserve"> Chép lại được đoạn văn khoả</w:t>
      </w:r>
      <w:r w:rsidR="00AF4013">
        <w:rPr>
          <w:rFonts w:ascii="Times New Roman" w:hAnsi="Times New Roman"/>
          <w:sz w:val="28"/>
          <w:szCs w:val="28"/>
          <w:lang w:val="en"/>
        </w:rPr>
        <w:t>ng 20-</w:t>
      </w:r>
      <w:r w:rsidRPr="00A94624">
        <w:rPr>
          <w:rFonts w:ascii="Times New Roman" w:hAnsi="Times New Roman"/>
          <w:sz w:val="28"/>
          <w:szCs w:val="28"/>
          <w:lang w:val="en"/>
        </w:rPr>
        <w:t>2</w:t>
      </w:r>
      <w:r w:rsidR="00AF4013">
        <w:rPr>
          <w:rFonts w:ascii="Times New Roman" w:hAnsi="Times New Roman"/>
          <w:sz w:val="28"/>
          <w:szCs w:val="28"/>
          <w:lang w:val="en"/>
        </w:rPr>
        <w:t>5</w:t>
      </w:r>
      <w:bookmarkStart w:id="0" w:name="_GoBack"/>
      <w:bookmarkEnd w:id="0"/>
      <w:r w:rsidRPr="00A94624">
        <w:rPr>
          <w:rFonts w:ascii="Times New Roman" w:hAnsi="Times New Roman"/>
          <w:sz w:val="28"/>
          <w:szCs w:val="28"/>
          <w:lang w:val="en"/>
        </w:rPr>
        <w:t xml:space="preserve"> chữ, chú ý các nét nối, liên kết giữa chữ này với chữ khác.</w:t>
      </w:r>
    </w:p>
    <w:p w:rsidR="00A94624" w:rsidRPr="00A94624" w:rsidRDefault="00A94624" w:rsidP="00A94624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en"/>
        </w:rPr>
      </w:pPr>
      <w:r w:rsidRPr="00A94624">
        <w:rPr>
          <w:rFonts w:ascii="Times New Roman" w:hAnsi="Times New Roman"/>
          <w:sz w:val="28"/>
          <w:szCs w:val="28"/>
          <w:lang w:val="en"/>
        </w:rPr>
        <w:t>- Nói và nghe: Điền được các chữ ghi âm đầu đúng chính tả.</w:t>
      </w:r>
    </w:p>
    <w:p w:rsid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Năng lực, phẩm chất</w:t>
      </w:r>
      <w:r w:rsidRPr="00A94624">
        <w:rPr>
          <w:rFonts w:ascii="Times New Roman" w:hAnsi="Times New Roman"/>
          <w:sz w:val="28"/>
          <w:szCs w:val="28"/>
        </w:rPr>
        <w:t xml:space="preserve">:  </w:t>
      </w:r>
    </w:p>
    <w:p w:rsidR="00A94624" w:rsidRPr="00A94624" w:rsidRDefault="00A94624" w:rsidP="00A94624">
      <w:pPr>
        <w:jc w:val="both"/>
        <w:rPr>
          <w:rFonts w:ascii="Times New Roman" w:hAnsi="Times New Roman"/>
          <w:sz w:val="28"/>
          <w:szCs w:val="28"/>
        </w:rPr>
      </w:pPr>
      <w:r w:rsidRPr="00A94624">
        <w:rPr>
          <w:rFonts w:ascii="Times New Roman" w:hAnsi="Times New Roman"/>
          <w:sz w:val="28"/>
          <w:szCs w:val="28"/>
        </w:rPr>
        <w:t>Hoàn thành nhiệm vụ học tập; Thích đọc sách, mở rộng hiểu biết</w:t>
      </w:r>
    </w:p>
    <w:p w:rsidR="005A6B0F" w:rsidRPr="00A94624" w:rsidRDefault="005A6B0F" w:rsidP="00A94624">
      <w:pPr>
        <w:rPr>
          <w:rFonts w:ascii="Times New Roman" w:hAnsi="Times New Roman"/>
          <w:sz w:val="28"/>
          <w:szCs w:val="28"/>
        </w:rPr>
      </w:pPr>
    </w:p>
    <w:sectPr w:rsidR="005A6B0F" w:rsidRPr="00A94624" w:rsidSect="009320C1">
      <w:footerReference w:type="default" r:id="rId8"/>
      <w:pgSz w:w="11907" w:h="16840" w:code="9"/>
      <w:pgMar w:top="432" w:right="475" w:bottom="432" w:left="1296" w:header="130" w:footer="4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9EF" w:rsidRDefault="00D079EF" w:rsidP="00C04BF9">
      <w:pPr>
        <w:spacing w:after="0" w:line="240" w:lineRule="auto"/>
      </w:pPr>
      <w:r>
        <w:separator/>
      </w:r>
    </w:p>
  </w:endnote>
  <w:endnote w:type="continuationSeparator" w:id="0">
    <w:p w:rsidR="00D079EF" w:rsidRDefault="00D079EF" w:rsidP="00C0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9B1" w:rsidRPr="00E32198" w:rsidRDefault="004429B1">
    <w:pPr>
      <w:pStyle w:val="Footer"/>
      <w:rPr>
        <w:i/>
        <w:sz w:val="24"/>
        <w:szCs w:val="24"/>
      </w:rPr>
    </w:pPr>
  </w:p>
  <w:p w:rsidR="004429B1" w:rsidRDefault="004429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9EF" w:rsidRDefault="00D079EF" w:rsidP="00C04BF9">
      <w:pPr>
        <w:spacing w:after="0" w:line="240" w:lineRule="auto"/>
      </w:pPr>
      <w:r>
        <w:separator/>
      </w:r>
    </w:p>
  </w:footnote>
  <w:footnote w:type="continuationSeparator" w:id="0">
    <w:p w:rsidR="00D079EF" w:rsidRDefault="00D079EF" w:rsidP="00C04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64B74"/>
    <w:multiLevelType w:val="hybridMultilevel"/>
    <w:tmpl w:val="46A23870"/>
    <w:lvl w:ilvl="0" w:tplc="F440D65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07F0B"/>
    <w:multiLevelType w:val="hybridMultilevel"/>
    <w:tmpl w:val="A998C9C2"/>
    <w:lvl w:ilvl="0" w:tplc="65E43D86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9C52E6"/>
    <w:multiLevelType w:val="hybridMultilevel"/>
    <w:tmpl w:val="7A6A8FD2"/>
    <w:lvl w:ilvl="0" w:tplc="4D5052C4">
      <w:start w:val="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1E8456C2"/>
    <w:multiLevelType w:val="hybridMultilevel"/>
    <w:tmpl w:val="58308C46"/>
    <w:lvl w:ilvl="0" w:tplc="4C721A32">
      <w:start w:val="3"/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>
    <w:nsid w:val="23633D68"/>
    <w:multiLevelType w:val="hybridMultilevel"/>
    <w:tmpl w:val="D4704352"/>
    <w:lvl w:ilvl="0" w:tplc="A162C55C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5">
    <w:nsid w:val="268863C9"/>
    <w:multiLevelType w:val="hybridMultilevel"/>
    <w:tmpl w:val="6AD83B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91777F"/>
    <w:multiLevelType w:val="hybridMultilevel"/>
    <w:tmpl w:val="E85EEEAE"/>
    <w:lvl w:ilvl="0" w:tplc="E7A8B5FA">
      <w:start w:val="1"/>
      <w:numFmt w:val="decimal"/>
      <w:lvlText w:val="%1."/>
      <w:lvlJc w:val="left"/>
      <w:pPr>
        <w:ind w:left="460" w:hanging="360"/>
      </w:pPr>
    </w:lvl>
    <w:lvl w:ilvl="1" w:tplc="042A0019">
      <w:start w:val="1"/>
      <w:numFmt w:val="lowerLetter"/>
      <w:lvlText w:val="%2."/>
      <w:lvlJc w:val="left"/>
      <w:pPr>
        <w:ind w:left="1180" w:hanging="360"/>
      </w:pPr>
    </w:lvl>
    <w:lvl w:ilvl="2" w:tplc="042A001B">
      <w:start w:val="1"/>
      <w:numFmt w:val="lowerRoman"/>
      <w:lvlText w:val="%3."/>
      <w:lvlJc w:val="right"/>
      <w:pPr>
        <w:ind w:left="1900" w:hanging="180"/>
      </w:pPr>
    </w:lvl>
    <w:lvl w:ilvl="3" w:tplc="042A000F">
      <w:start w:val="1"/>
      <w:numFmt w:val="decimal"/>
      <w:lvlText w:val="%4."/>
      <w:lvlJc w:val="left"/>
      <w:pPr>
        <w:ind w:left="2620" w:hanging="360"/>
      </w:pPr>
    </w:lvl>
    <w:lvl w:ilvl="4" w:tplc="042A0019">
      <w:start w:val="1"/>
      <w:numFmt w:val="lowerLetter"/>
      <w:lvlText w:val="%5."/>
      <w:lvlJc w:val="left"/>
      <w:pPr>
        <w:ind w:left="3340" w:hanging="360"/>
      </w:pPr>
    </w:lvl>
    <w:lvl w:ilvl="5" w:tplc="042A001B">
      <w:start w:val="1"/>
      <w:numFmt w:val="lowerRoman"/>
      <w:lvlText w:val="%6."/>
      <w:lvlJc w:val="right"/>
      <w:pPr>
        <w:ind w:left="4060" w:hanging="180"/>
      </w:pPr>
    </w:lvl>
    <w:lvl w:ilvl="6" w:tplc="042A000F">
      <w:start w:val="1"/>
      <w:numFmt w:val="decimal"/>
      <w:lvlText w:val="%7."/>
      <w:lvlJc w:val="left"/>
      <w:pPr>
        <w:ind w:left="4780" w:hanging="360"/>
      </w:pPr>
    </w:lvl>
    <w:lvl w:ilvl="7" w:tplc="042A0019">
      <w:start w:val="1"/>
      <w:numFmt w:val="lowerLetter"/>
      <w:lvlText w:val="%8."/>
      <w:lvlJc w:val="left"/>
      <w:pPr>
        <w:ind w:left="5500" w:hanging="360"/>
      </w:pPr>
    </w:lvl>
    <w:lvl w:ilvl="8" w:tplc="042A001B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44AB0759"/>
    <w:multiLevelType w:val="hybridMultilevel"/>
    <w:tmpl w:val="57108FCC"/>
    <w:lvl w:ilvl="0" w:tplc="7C507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8671D"/>
    <w:multiLevelType w:val="hybridMultilevel"/>
    <w:tmpl w:val="DD1E88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06E06"/>
    <w:multiLevelType w:val="hybridMultilevel"/>
    <w:tmpl w:val="50BA430C"/>
    <w:lvl w:ilvl="0" w:tplc="EF38F9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703A76"/>
    <w:multiLevelType w:val="hybridMultilevel"/>
    <w:tmpl w:val="15360B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FD4966"/>
    <w:multiLevelType w:val="hybridMultilevel"/>
    <w:tmpl w:val="03A4FDC0"/>
    <w:lvl w:ilvl="0" w:tplc="9AE2631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240F04"/>
    <w:multiLevelType w:val="hybridMultilevel"/>
    <w:tmpl w:val="58A2940A"/>
    <w:lvl w:ilvl="0" w:tplc="FEFCB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D85E7B"/>
    <w:multiLevelType w:val="hybridMultilevel"/>
    <w:tmpl w:val="9B663796"/>
    <w:lvl w:ilvl="0" w:tplc="F6DA9C1E"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4">
    <w:nsid w:val="7FAB0F6B"/>
    <w:multiLevelType w:val="hybridMultilevel"/>
    <w:tmpl w:val="31BC5790"/>
    <w:lvl w:ilvl="0" w:tplc="9B92E126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0"/>
  </w:num>
  <w:num w:numId="5">
    <w:abstractNumId w:val="14"/>
  </w:num>
  <w:num w:numId="6">
    <w:abstractNumId w:val="4"/>
  </w:num>
  <w:num w:numId="7">
    <w:abstractNumId w:val="1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F1"/>
    <w:rsid w:val="000019FB"/>
    <w:rsid w:val="00004576"/>
    <w:rsid w:val="00006D8F"/>
    <w:rsid w:val="00007ED2"/>
    <w:rsid w:val="00010E26"/>
    <w:rsid w:val="00011F95"/>
    <w:rsid w:val="00012839"/>
    <w:rsid w:val="00012BE1"/>
    <w:rsid w:val="0001410A"/>
    <w:rsid w:val="0001701A"/>
    <w:rsid w:val="00017770"/>
    <w:rsid w:val="00017B16"/>
    <w:rsid w:val="00017DCA"/>
    <w:rsid w:val="0002121A"/>
    <w:rsid w:val="000214CE"/>
    <w:rsid w:val="0002182C"/>
    <w:rsid w:val="00021E28"/>
    <w:rsid w:val="00022E0C"/>
    <w:rsid w:val="0002305C"/>
    <w:rsid w:val="00023362"/>
    <w:rsid w:val="00023B01"/>
    <w:rsid w:val="00025F17"/>
    <w:rsid w:val="00026BCC"/>
    <w:rsid w:val="00027916"/>
    <w:rsid w:val="0003087A"/>
    <w:rsid w:val="00031011"/>
    <w:rsid w:val="000323DA"/>
    <w:rsid w:val="00033368"/>
    <w:rsid w:val="000336F5"/>
    <w:rsid w:val="000348A2"/>
    <w:rsid w:val="000364EF"/>
    <w:rsid w:val="000365C1"/>
    <w:rsid w:val="000421FB"/>
    <w:rsid w:val="00043C50"/>
    <w:rsid w:val="00043D79"/>
    <w:rsid w:val="000455B5"/>
    <w:rsid w:val="0004680F"/>
    <w:rsid w:val="00047BB9"/>
    <w:rsid w:val="00050844"/>
    <w:rsid w:val="00050AE0"/>
    <w:rsid w:val="00050DD5"/>
    <w:rsid w:val="0005189C"/>
    <w:rsid w:val="00051DDC"/>
    <w:rsid w:val="00052D6E"/>
    <w:rsid w:val="00053B00"/>
    <w:rsid w:val="00056835"/>
    <w:rsid w:val="00057422"/>
    <w:rsid w:val="00061A34"/>
    <w:rsid w:val="00062006"/>
    <w:rsid w:val="000625DB"/>
    <w:rsid w:val="00062E7C"/>
    <w:rsid w:val="0006420B"/>
    <w:rsid w:val="00066098"/>
    <w:rsid w:val="000663E8"/>
    <w:rsid w:val="00072BBC"/>
    <w:rsid w:val="00073F5E"/>
    <w:rsid w:val="00075DD2"/>
    <w:rsid w:val="00076607"/>
    <w:rsid w:val="0008238C"/>
    <w:rsid w:val="00082B31"/>
    <w:rsid w:val="0008457C"/>
    <w:rsid w:val="00085556"/>
    <w:rsid w:val="00086721"/>
    <w:rsid w:val="00086A4F"/>
    <w:rsid w:val="00086DF9"/>
    <w:rsid w:val="00094FBC"/>
    <w:rsid w:val="00095001"/>
    <w:rsid w:val="00095290"/>
    <w:rsid w:val="000963CC"/>
    <w:rsid w:val="000972E9"/>
    <w:rsid w:val="00097A2A"/>
    <w:rsid w:val="000A3324"/>
    <w:rsid w:val="000A3C5E"/>
    <w:rsid w:val="000A4B20"/>
    <w:rsid w:val="000A70D2"/>
    <w:rsid w:val="000A7A25"/>
    <w:rsid w:val="000B252F"/>
    <w:rsid w:val="000B43FD"/>
    <w:rsid w:val="000B4923"/>
    <w:rsid w:val="000B59F8"/>
    <w:rsid w:val="000B5D91"/>
    <w:rsid w:val="000B6F26"/>
    <w:rsid w:val="000C2801"/>
    <w:rsid w:val="000C2B1C"/>
    <w:rsid w:val="000C56F7"/>
    <w:rsid w:val="000D116B"/>
    <w:rsid w:val="000D14DC"/>
    <w:rsid w:val="000D24D7"/>
    <w:rsid w:val="000D3770"/>
    <w:rsid w:val="000D3AEF"/>
    <w:rsid w:val="000D42F8"/>
    <w:rsid w:val="000D4448"/>
    <w:rsid w:val="000D691D"/>
    <w:rsid w:val="000D7307"/>
    <w:rsid w:val="000E073F"/>
    <w:rsid w:val="000E10E8"/>
    <w:rsid w:val="000E29DD"/>
    <w:rsid w:val="000E2D0F"/>
    <w:rsid w:val="000E326B"/>
    <w:rsid w:val="000E37B8"/>
    <w:rsid w:val="000E3D8A"/>
    <w:rsid w:val="000F124E"/>
    <w:rsid w:val="000F1328"/>
    <w:rsid w:val="000F4347"/>
    <w:rsid w:val="000F5B81"/>
    <w:rsid w:val="000F5C25"/>
    <w:rsid w:val="000F6E41"/>
    <w:rsid w:val="00101A20"/>
    <w:rsid w:val="00103FE5"/>
    <w:rsid w:val="001105F2"/>
    <w:rsid w:val="00113D70"/>
    <w:rsid w:val="00116420"/>
    <w:rsid w:val="00116F79"/>
    <w:rsid w:val="0011789A"/>
    <w:rsid w:val="00120130"/>
    <w:rsid w:val="001212B9"/>
    <w:rsid w:val="00121966"/>
    <w:rsid w:val="0012302C"/>
    <w:rsid w:val="00123A33"/>
    <w:rsid w:val="00124448"/>
    <w:rsid w:val="001251B3"/>
    <w:rsid w:val="00127B4E"/>
    <w:rsid w:val="001308FB"/>
    <w:rsid w:val="00130E58"/>
    <w:rsid w:val="00131379"/>
    <w:rsid w:val="0013189A"/>
    <w:rsid w:val="00132A79"/>
    <w:rsid w:val="00132E46"/>
    <w:rsid w:val="001341B4"/>
    <w:rsid w:val="00141E83"/>
    <w:rsid w:val="00141F97"/>
    <w:rsid w:val="001434C2"/>
    <w:rsid w:val="00143692"/>
    <w:rsid w:val="001441B5"/>
    <w:rsid w:val="00144F62"/>
    <w:rsid w:val="00146CE3"/>
    <w:rsid w:val="0014709B"/>
    <w:rsid w:val="001478E0"/>
    <w:rsid w:val="00147A29"/>
    <w:rsid w:val="001506C6"/>
    <w:rsid w:val="001516D6"/>
    <w:rsid w:val="00151AF2"/>
    <w:rsid w:val="001522AD"/>
    <w:rsid w:val="00152C04"/>
    <w:rsid w:val="00157FD1"/>
    <w:rsid w:val="0016003D"/>
    <w:rsid w:val="001610C4"/>
    <w:rsid w:val="00163142"/>
    <w:rsid w:val="001668B7"/>
    <w:rsid w:val="0016752B"/>
    <w:rsid w:val="0016795A"/>
    <w:rsid w:val="00170CE9"/>
    <w:rsid w:val="001713DE"/>
    <w:rsid w:val="00172790"/>
    <w:rsid w:val="00174C7D"/>
    <w:rsid w:val="001763FB"/>
    <w:rsid w:val="0017645A"/>
    <w:rsid w:val="00181962"/>
    <w:rsid w:val="00181ADD"/>
    <w:rsid w:val="00182C28"/>
    <w:rsid w:val="001837C5"/>
    <w:rsid w:val="00184C7A"/>
    <w:rsid w:val="00184FAD"/>
    <w:rsid w:val="001852C9"/>
    <w:rsid w:val="00185ADC"/>
    <w:rsid w:val="00190354"/>
    <w:rsid w:val="001905B3"/>
    <w:rsid w:val="00190C91"/>
    <w:rsid w:val="001910F8"/>
    <w:rsid w:val="00191245"/>
    <w:rsid w:val="00192E50"/>
    <w:rsid w:val="001A092B"/>
    <w:rsid w:val="001A0CED"/>
    <w:rsid w:val="001A2220"/>
    <w:rsid w:val="001A379A"/>
    <w:rsid w:val="001A668C"/>
    <w:rsid w:val="001A6DF6"/>
    <w:rsid w:val="001B2070"/>
    <w:rsid w:val="001B2529"/>
    <w:rsid w:val="001B2640"/>
    <w:rsid w:val="001B7619"/>
    <w:rsid w:val="001C066B"/>
    <w:rsid w:val="001C1252"/>
    <w:rsid w:val="001C1DBB"/>
    <w:rsid w:val="001C209B"/>
    <w:rsid w:val="001C20BC"/>
    <w:rsid w:val="001C216E"/>
    <w:rsid w:val="001C2E23"/>
    <w:rsid w:val="001C4F27"/>
    <w:rsid w:val="001C7E46"/>
    <w:rsid w:val="001C7F78"/>
    <w:rsid w:val="001D04C3"/>
    <w:rsid w:val="001D2A6F"/>
    <w:rsid w:val="001E1160"/>
    <w:rsid w:val="001E18AF"/>
    <w:rsid w:val="001E2EAA"/>
    <w:rsid w:val="001E2FEF"/>
    <w:rsid w:val="001E4C36"/>
    <w:rsid w:val="001E6447"/>
    <w:rsid w:val="001E76D2"/>
    <w:rsid w:val="001E7C39"/>
    <w:rsid w:val="001F05AA"/>
    <w:rsid w:val="001F19A2"/>
    <w:rsid w:val="001F19B7"/>
    <w:rsid w:val="001F238A"/>
    <w:rsid w:val="001F3646"/>
    <w:rsid w:val="002001ED"/>
    <w:rsid w:val="00200D1D"/>
    <w:rsid w:val="00200E5C"/>
    <w:rsid w:val="0020171E"/>
    <w:rsid w:val="00201D63"/>
    <w:rsid w:val="00202B59"/>
    <w:rsid w:val="002040FC"/>
    <w:rsid w:val="00205DA9"/>
    <w:rsid w:val="00207126"/>
    <w:rsid w:val="00207644"/>
    <w:rsid w:val="00210D3A"/>
    <w:rsid w:val="00211919"/>
    <w:rsid w:val="002144DC"/>
    <w:rsid w:val="002146C8"/>
    <w:rsid w:val="00214B5E"/>
    <w:rsid w:val="002302C8"/>
    <w:rsid w:val="00230803"/>
    <w:rsid w:val="00230B58"/>
    <w:rsid w:val="002328A9"/>
    <w:rsid w:val="0023349A"/>
    <w:rsid w:val="00233738"/>
    <w:rsid w:val="00233957"/>
    <w:rsid w:val="002348C6"/>
    <w:rsid w:val="0023490A"/>
    <w:rsid w:val="00234D1E"/>
    <w:rsid w:val="00235C59"/>
    <w:rsid w:val="00241A12"/>
    <w:rsid w:val="0024214D"/>
    <w:rsid w:val="002422BC"/>
    <w:rsid w:val="00242690"/>
    <w:rsid w:val="00242C9E"/>
    <w:rsid w:val="00242E22"/>
    <w:rsid w:val="002434D6"/>
    <w:rsid w:val="00243A33"/>
    <w:rsid w:val="00244C6F"/>
    <w:rsid w:val="00244FB8"/>
    <w:rsid w:val="002452A7"/>
    <w:rsid w:val="00246EAE"/>
    <w:rsid w:val="00247117"/>
    <w:rsid w:val="00247419"/>
    <w:rsid w:val="0025131D"/>
    <w:rsid w:val="0025198F"/>
    <w:rsid w:val="00253025"/>
    <w:rsid w:val="002535A8"/>
    <w:rsid w:val="00254AB0"/>
    <w:rsid w:val="002575D9"/>
    <w:rsid w:val="00262BBC"/>
    <w:rsid w:val="00265339"/>
    <w:rsid w:val="002672B6"/>
    <w:rsid w:val="00267E7D"/>
    <w:rsid w:val="00271B7A"/>
    <w:rsid w:val="00273EFA"/>
    <w:rsid w:val="002745F6"/>
    <w:rsid w:val="00274E9F"/>
    <w:rsid w:val="002755EA"/>
    <w:rsid w:val="00275866"/>
    <w:rsid w:val="0027628D"/>
    <w:rsid w:val="00283607"/>
    <w:rsid w:val="00283B76"/>
    <w:rsid w:val="00286EC2"/>
    <w:rsid w:val="002877F1"/>
    <w:rsid w:val="00290EC3"/>
    <w:rsid w:val="002921EB"/>
    <w:rsid w:val="00292283"/>
    <w:rsid w:val="00295A92"/>
    <w:rsid w:val="002973F2"/>
    <w:rsid w:val="00297939"/>
    <w:rsid w:val="002A4033"/>
    <w:rsid w:val="002A4F0A"/>
    <w:rsid w:val="002A5878"/>
    <w:rsid w:val="002B1346"/>
    <w:rsid w:val="002B18AC"/>
    <w:rsid w:val="002B1EED"/>
    <w:rsid w:val="002B23CD"/>
    <w:rsid w:val="002B297D"/>
    <w:rsid w:val="002B35E7"/>
    <w:rsid w:val="002B5AC0"/>
    <w:rsid w:val="002C08C3"/>
    <w:rsid w:val="002C2901"/>
    <w:rsid w:val="002C58D9"/>
    <w:rsid w:val="002D0BEC"/>
    <w:rsid w:val="002D0CC9"/>
    <w:rsid w:val="002D1430"/>
    <w:rsid w:val="002D16B2"/>
    <w:rsid w:val="002D1940"/>
    <w:rsid w:val="002D3127"/>
    <w:rsid w:val="002D3757"/>
    <w:rsid w:val="002D3B9A"/>
    <w:rsid w:val="002D774B"/>
    <w:rsid w:val="002D7A57"/>
    <w:rsid w:val="002D7FCD"/>
    <w:rsid w:val="002E08A6"/>
    <w:rsid w:val="002E302C"/>
    <w:rsid w:val="002E3E9E"/>
    <w:rsid w:val="002E426E"/>
    <w:rsid w:val="002E711D"/>
    <w:rsid w:val="002F0117"/>
    <w:rsid w:val="002F1303"/>
    <w:rsid w:val="002F16F4"/>
    <w:rsid w:val="002F1911"/>
    <w:rsid w:val="002F1AF5"/>
    <w:rsid w:val="002F3392"/>
    <w:rsid w:val="002F4369"/>
    <w:rsid w:val="002F6DEA"/>
    <w:rsid w:val="00300793"/>
    <w:rsid w:val="003019E0"/>
    <w:rsid w:val="00301C41"/>
    <w:rsid w:val="003037BB"/>
    <w:rsid w:val="00305677"/>
    <w:rsid w:val="003056FF"/>
    <w:rsid w:val="00305CF6"/>
    <w:rsid w:val="0031032A"/>
    <w:rsid w:val="00310658"/>
    <w:rsid w:val="003114FF"/>
    <w:rsid w:val="00311B6B"/>
    <w:rsid w:val="00317C96"/>
    <w:rsid w:val="00317F54"/>
    <w:rsid w:val="003204CB"/>
    <w:rsid w:val="00322DC3"/>
    <w:rsid w:val="00323562"/>
    <w:rsid w:val="00324033"/>
    <w:rsid w:val="00324C51"/>
    <w:rsid w:val="00325287"/>
    <w:rsid w:val="00327E4F"/>
    <w:rsid w:val="00330DB8"/>
    <w:rsid w:val="003329E4"/>
    <w:rsid w:val="00332C2D"/>
    <w:rsid w:val="00333950"/>
    <w:rsid w:val="0033433B"/>
    <w:rsid w:val="0033488F"/>
    <w:rsid w:val="00334BF0"/>
    <w:rsid w:val="00340736"/>
    <w:rsid w:val="0034363A"/>
    <w:rsid w:val="00344FB0"/>
    <w:rsid w:val="00346262"/>
    <w:rsid w:val="003518ED"/>
    <w:rsid w:val="00351A12"/>
    <w:rsid w:val="00361436"/>
    <w:rsid w:val="0036306E"/>
    <w:rsid w:val="00370EAA"/>
    <w:rsid w:val="0037194E"/>
    <w:rsid w:val="003724DD"/>
    <w:rsid w:val="0037273D"/>
    <w:rsid w:val="003755F2"/>
    <w:rsid w:val="00377C95"/>
    <w:rsid w:val="0038056C"/>
    <w:rsid w:val="00382508"/>
    <w:rsid w:val="00382670"/>
    <w:rsid w:val="0038282D"/>
    <w:rsid w:val="00382B66"/>
    <w:rsid w:val="00383048"/>
    <w:rsid w:val="00384E82"/>
    <w:rsid w:val="00385820"/>
    <w:rsid w:val="00385EA6"/>
    <w:rsid w:val="003906B9"/>
    <w:rsid w:val="0039126F"/>
    <w:rsid w:val="00393EDB"/>
    <w:rsid w:val="003953C8"/>
    <w:rsid w:val="003A0ED1"/>
    <w:rsid w:val="003A1552"/>
    <w:rsid w:val="003A2934"/>
    <w:rsid w:val="003A5AEF"/>
    <w:rsid w:val="003A7097"/>
    <w:rsid w:val="003B1DC1"/>
    <w:rsid w:val="003B320D"/>
    <w:rsid w:val="003B36B4"/>
    <w:rsid w:val="003B39DF"/>
    <w:rsid w:val="003B6315"/>
    <w:rsid w:val="003C086B"/>
    <w:rsid w:val="003C0A13"/>
    <w:rsid w:val="003C10B1"/>
    <w:rsid w:val="003C17A2"/>
    <w:rsid w:val="003C3B13"/>
    <w:rsid w:val="003C571B"/>
    <w:rsid w:val="003C5FA4"/>
    <w:rsid w:val="003C773D"/>
    <w:rsid w:val="003C78AC"/>
    <w:rsid w:val="003C7929"/>
    <w:rsid w:val="003D0C3A"/>
    <w:rsid w:val="003D0D27"/>
    <w:rsid w:val="003D2E89"/>
    <w:rsid w:val="003D41F6"/>
    <w:rsid w:val="003D6B58"/>
    <w:rsid w:val="003D6D1E"/>
    <w:rsid w:val="003D7129"/>
    <w:rsid w:val="003E4B9C"/>
    <w:rsid w:val="003E527A"/>
    <w:rsid w:val="003E7C34"/>
    <w:rsid w:val="003E7CDA"/>
    <w:rsid w:val="003F08B8"/>
    <w:rsid w:val="003F22E3"/>
    <w:rsid w:val="003F2A7B"/>
    <w:rsid w:val="003F2C7F"/>
    <w:rsid w:val="003F3E3B"/>
    <w:rsid w:val="003F5ABE"/>
    <w:rsid w:val="003F5E4A"/>
    <w:rsid w:val="003F654C"/>
    <w:rsid w:val="003F79E0"/>
    <w:rsid w:val="003F7A35"/>
    <w:rsid w:val="0040240C"/>
    <w:rsid w:val="00404B8F"/>
    <w:rsid w:val="00404F4A"/>
    <w:rsid w:val="00406969"/>
    <w:rsid w:val="00406F17"/>
    <w:rsid w:val="004116AF"/>
    <w:rsid w:val="004140B3"/>
    <w:rsid w:val="0041653B"/>
    <w:rsid w:val="004167C7"/>
    <w:rsid w:val="004208B3"/>
    <w:rsid w:val="00421F12"/>
    <w:rsid w:val="004228BB"/>
    <w:rsid w:val="0042408C"/>
    <w:rsid w:val="00426D81"/>
    <w:rsid w:val="00430334"/>
    <w:rsid w:val="00430C01"/>
    <w:rsid w:val="00430E48"/>
    <w:rsid w:val="004315AA"/>
    <w:rsid w:val="00431C36"/>
    <w:rsid w:val="00433183"/>
    <w:rsid w:val="00434486"/>
    <w:rsid w:val="004348DC"/>
    <w:rsid w:val="00441624"/>
    <w:rsid w:val="004429B1"/>
    <w:rsid w:val="00442FF9"/>
    <w:rsid w:val="004474F3"/>
    <w:rsid w:val="00450CC2"/>
    <w:rsid w:val="0045188F"/>
    <w:rsid w:val="00453FE7"/>
    <w:rsid w:val="004545CC"/>
    <w:rsid w:val="00454BBC"/>
    <w:rsid w:val="00455617"/>
    <w:rsid w:val="004557BE"/>
    <w:rsid w:val="004560E6"/>
    <w:rsid w:val="004562DB"/>
    <w:rsid w:val="00462EA6"/>
    <w:rsid w:val="00463D6B"/>
    <w:rsid w:val="00464002"/>
    <w:rsid w:val="00465844"/>
    <w:rsid w:val="00466BFA"/>
    <w:rsid w:val="00466E6B"/>
    <w:rsid w:val="004736E3"/>
    <w:rsid w:val="0047574C"/>
    <w:rsid w:val="00475C1A"/>
    <w:rsid w:val="004761EF"/>
    <w:rsid w:val="004777E6"/>
    <w:rsid w:val="00483597"/>
    <w:rsid w:val="00483668"/>
    <w:rsid w:val="00485C43"/>
    <w:rsid w:val="004865EF"/>
    <w:rsid w:val="004902C2"/>
    <w:rsid w:val="004912CB"/>
    <w:rsid w:val="00491A84"/>
    <w:rsid w:val="004935CD"/>
    <w:rsid w:val="00493F92"/>
    <w:rsid w:val="004941AD"/>
    <w:rsid w:val="004943DB"/>
    <w:rsid w:val="00495121"/>
    <w:rsid w:val="004953D8"/>
    <w:rsid w:val="0049728D"/>
    <w:rsid w:val="004A0AD5"/>
    <w:rsid w:val="004A401C"/>
    <w:rsid w:val="004A4508"/>
    <w:rsid w:val="004B0576"/>
    <w:rsid w:val="004B1193"/>
    <w:rsid w:val="004B161D"/>
    <w:rsid w:val="004B4DE2"/>
    <w:rsid w:val="004B6C52"/>
    <w:rsid w:val="004C0B6A"/>
    <w:rsid w:val="004C3E22"/>
    <w:rsid w:val="004C5642"/>
    <w:rsid w:val="004C59A3"/>
    <w:rsid w:val="004D32DF"/>
    <w:rsid w:val="004D427C"/>
    <w:rsid w:val="004D4599"/>
    <w:rsid w:val="004D476E"/>
    <w:rsid w:val="004D6C3A"/>
    <w:rsid w:val="004D7970"/>
    <w:rsid w:val="004E16E7"/>
    <w:rsid w:val="004E1D5F"/>
    <w:rsid w:val="004E3491"/>
    <w:rsid w:val="004E4428"/>
    <w:rsid w:val="004E5CD0"/>
    <w:rsid w:val="004E6657"/>
    <w:rsid w:val="004F0752"/>
    <w:rsid w:val="004F33FF"/>
    <w:rsid w:val="004F733F"/>
    <w:rsid w:val="004F7AC2"/>
    <w:rsid w:val="00500FEF"/>
    <w:rsid w:val="00503026"/>
    <w:rsid w:val="00504A1C"/>
    <w:rsid w:val="005052B2"/>
    <w:rsid w:val="00505E29"/>
    <w:rsid w:val="00506D24"/>
    <w:rsid w:val="00507C82"/>
    <w:rsid w:val="00510463"/>
    <w:rsid w:val="0051576C"/>
    <w:rsid w:val="00515C80"/>
    <w:rsid w:val="005211B6"/>
    <w:rsid w:val="005228C7"/>
    <w:rsid w:val="00522D09"/>
    <w:rsid w:val="0052658C"/>
    <w:rsid w:val="0052691E"/>
    <w:rsid w:val="00526A36"/>
    <w:rsid w:val="005314C5"/>
    <w:rsid w:val="00531E06"/>
    <w:rsid w:val="00531F2E"/>
    <w:rsid w:val="0053211A"/>
    <w:rsid w:val="005322CD"/>
    <w:rsid w:val="005331E9"/>
    <w:rsid w:val="00533637"/>
    <w:rsid w:val="00533E3F"/>
    <w:rsid w:val="005366D0"/>
    <w:rsid w:val="005408F4"/>
    <w:rsid w:val="00541331"/>
    <w:rsid w:val="005428DD"/>
    <w:rsid w:val="00544F78"/>
    <w:rsid w:val="00550F37"/>
    <w:rsid w:val="005538F8"/>
    <w:rsid w:val="0055466F"/>
    <w:rsid w:val="00556742"/>
    <w:rsid w:val="0055727C"/>
    <w:rsid w:val="00557C50"/>
    <w:rsid w:val="00564349"/>
    <w:rsid w:val="00566B5F"/>
    <w:rsid w:val="00570871"/>
    <w:rsid w:val="00574F49"/>
    <w:rsid w:val="00575345"/>
    <w:rsid w:val="00577114"/>
    <w:rsid w:val="00577C69"/>
    <w:rsid w:val="00581014"/>
    <w:rsid w:val="00587FDE"/>
    <w:rsid w:val="005957B0"/>
    <w:rsid w:val="00595FD8"/>
    <w:rsid w:val="005A29B4"/>
    <w:rsid w:val="005A2DA4"/>
    <w:rsid w:val="005A3783"/>
    <w:rsid w:val="005A3891"/>
    <w:rsid w:val="005A41B5"/>
    <w:rsid w:val="005A4207"/>
    <w:rsid w:val="005A6B0F"/>
    <w:rsid w:val="005A713E"/>
    <w:rsid w:val="005B1084"/>
    <w:rsid w:val="005B3031"/>
    <w:rsid w:val="005B47B7"/>
    <w:rsid w:val="005B5F58"/>
    <w:rsid w:val="005B5FE6"/>
    <w:rsid w:val="005C1477"/>
    <w:rsid w:val="005C16A6"/>
    <w:rsid w:val="005C247F"/>
    <w:rsid w:val="005C3A92"/>
    <w:rsid w:val="005C3AB0"/>
    <w:rsid w:val="005C5F79"/>
    <w:rsid w:val="005D2E34"/>
    <w:rsid w:val="005D4FA2"/>
    <w:rsid w:val="005D5007"/>
    <w:rsid w:val="005D692B"/>
    <w:rsid w:val="005E58F0"/>
    <w:rsid w:val="005E6D92"/>
    <w:rsid w:val="005F102C"/>
    <w:rsid w:val="005F1B24"/>
    <w:rsid w:val="005F2800"/>
    <w:rsid w:val="005F673D"/>
    <w:rsid w:val="005F6E65"/>
    <w:rsid w:val="005F7497"/>
    <w:rsid w:val="00600720"/>
    <w:rsid w:val="006015AF"/>
    <w:rsid w:val="0060224D"/>
    <w:rsid w:val="00605776"/>
    <w:rsid w:val="00606EDC"/>
    <w:rsid w:val="00610F7D"/>
    <w:rsid w:val="00613280"/>
    <w:rsid w:val="006144B7"/>
    <w:rsid w:val="006152AA"/>
    <w:rsid w:val="006169A0"/>
    <w:rsid w:val="00616F32"/>
    <w:rsid w:val="0061792F"/>
    <w:rsid w:val="00621644"/>
    <w:rsid w:val="00622DA3"/>
    <w:rsid w:val="00625FC1"/>
    <w:rsid w:val="00626BA9"/>
    <w:rsid w:val="0062726E"/>
    <w:rsid w:val="00631AC9"/>
    <w:rsid w:val="00632DFA"/>
    <w:rsid w:val="006407BD"/>
    <w:rsid w:val="00643C66"/>
    <w:rsid w:val="00645428"/>
    <w:rsid w:val="00651589"/>
    <w:rsid w:val="0065220F"/>
    <w:rsid w:val="0065274E"/>
    <w:rsid w:val="00656D80"/>
    <w:rsid w:val="006576F8"/>
    <w:rsid w:val="0066244F"/>
    <w:rsid w:val="006624D6"/>
    <w:rsid w:val="00662B8A"/>
    <w:rsid w:val="00662F18"/>
    <w:rsid w:val="00663EA7"/>
    <w:rsid w:val="006644C6"/>
    <w:rsid w:val="006646EA"/>
    <w:rsid w:val="00667328"/>
    <w:rsid w:val="006701BB"/>
    <w:rsid w:val="006713BE"/>
    <w:rsid w:val="006751EF"/>
    <w:rsid w:val="006756D9"/>
    <w:rsid w:val="006761AF"/>
    <w:rsid w:val="00681753"/>
    <w:rsid w:val="006825F8"/>
    <w:rsid w:val="00684F43"/>
    <w:rsid w:val="0068584A"/>
    <w:rsid w:val="00686B55"/>
    <w:rsid w:val="0069136B"/>
    <w:rsid w:val="006929A9"/>
    <w:rsid w:val="006A0DDE"/>
    <w:rsid w:val="006A2660"/>
    <w:rsid w:val="006A4BFD"/>
    <w:rsid w:val="006A603B"/>
    <w:rsid w:val="006A7506"/>
    <w:rsid w:val="006B0FEF"/>
    <w:rsid w:val="006B2E00"/>
    <w:rsid w:val="006B37C1"/>
    <w:rsid w:val="006B4A78"/>
    <w:rsid w:val="006B5EDD"/>
    <w:rsid w:val="006C3D77"/>
    <w:rsid w:val="006C534C"/>
    <w:rsid w:val="006C5774"/>
    <w:rsid w:val="006C594B"/>
    <w:rsid w:val="006C5C16"/>
    <w:rsid w:val="006C6287"/>
    <w:rsid w:val="006C7528"/>
    <w:rsid w:val="006D16B2"/>
    <w:rsid w:val="006D1D03"/>
    <w:rsid w:val="006D7282"/>
    <w:rsid w:val="006E38C4"/>
    <w:rsid w:val="006E4177"/>
    <w:rsid w:val="006E43D8"/>
    <w:rsid w:val="006E5EB0"/>
    <w:rsid w:val="006E6A79"/>
    <w:rsid w:val="006E7FAE"/>
    <w:rsid w:val="006F033E"/>
    <w:rsid w:val="006F1515"/>
    <w:rsid w:val="006F1CF4"/>
    <w:rsid w:val="006F24F7"/>
    <w:rsid w:val="006F51A8"/>
    <w:rsid w:val="006F65B5"/>
    <w:rsid w:val="00701744"/>
    <w:rsid w:val="00702B39"/>
    <w:rsid w:val="00702CCB"/>
    <w:rsid w:val="00707ED5"/>
    <w:rsid w:val="0071051A"/>
    <w:rsid w:val="00713BA6"/>
    <w:rsid w:val="00714083"/>
    <w:rsid w:val="007165BE"/>
    <w:rsid w:val="00716651"/>
    <w:rsid w:val="00717510"/>
    <w:rsid w:val="007208D5"/>
    <w:rsid w:val="0072351D"/>
    <w:rsid w:val="007252EE"/>
    <w:rsid w:val="007259C0"/>
    <w:rsid w:val="00726DCC"/>
    <w:rsid w:val="00734046"/>
    <w:rsid w:val="0073553C"/>
    <w:rsid w:val="00735ADA"/>
    <w:rsid w:val="00735E3C"/>
    <w:rsid w:val="007365A1"/>
    <w:rsid w:val="007402A6"/>
    <w:rsid w:val="00740D1B"/>
    <w:rsid w:val="00741DDE"/>
    <w:rsid w:val="00742967"/>
    <w:rsid w:val="007430ED"/>
    <w:rsid w:val="00743CFE"/>
    <w:rsid w:val="00744039"/>
    <w:rsid w:val="0074446B"/>
    <w:rsid w:val="00745913"/>
    <w:rsid w:val="007460B9"/>
    <w:rsid w:val="007467C9"/>
    <w:rsid w:val="0074752C"/>
    <w:rsid w:val="0075211C"/>
    <w:rsid w:val="00752770"/>
    <w:rsid w:val="00752E30"/>
    <w:rsid w:val="00753178"/>
    <w:rsid w:val="00755E5D"/>
    <w:rsid w:val="00756447"/>
    <w:rsid w:val="00760B30"/>
    <w:rsid w:val="00762840"/>
    <w:rsid w:val="00763670"/>
    <w:rsid w:val="00763BA0"/>
    <w:rsid w:val="00763CCE"/>
    <w:rsid w:val="00764F20"/>
    <w:rsid w:val="00765F58"/>
    <w:rsid w:val="0076614A"/>
    <w:rsid w:val="00766CA0"/>
    <w:rsid w:val="00767F19"/>
    <w:rsid w:val="00771730"/>
    <w:rsid w:val="007739C6"/>
    <w:rsid w:val="00773FE5"/>
    <w:rsid w:val="00774605"/>
    <w:rsid w:val="00780480"/>
    <w:rsid w:val="00781C38"/>
    <w:rsid w:val="00781D02"/>
    <w:rsid w:val="00782080"/>
    <w:rsid w:val="007825A7"/>
    <w:rsid w:val="007838E2"/>
    <w:rsid w:val="0078455A"/>
    <w:rsid w:val="0078686D"/>
    <w:rsid w:val="00786ABD"/>
    <w:rsid w:val="007907AD"/>
    <w:rsid w:val="00793F4A"/>
    <w:rsid w:val="00796346"/>
    <w:rsid w:val="007A1CC4"/>
    <w:rsid w:val="007A2403"/>
    <w:rsid w:val="007A7734"/>
    <w:rsid w:val="007B4291"/>
    <w:rsid w:val="007B4C98"/>
    <w:rsid w:val="007B50EC"/>
    <w:rsid w:val="007B5AE5"/>
    <w:rsid w:val="007B5C95"/>
    <w:rsid w:val="007B6E86"/>
    <w:rsid w:val="007B78C2"/>
    <w:rsid w:val="007C0E67"/>
    <w:rsid w:val="007C1E1C"/>
    <w:rsid w:val="007C4872"/>
    <w:rsid w:val="007C4AB7"/>
    <w:rsid w:val="007C762D"/>
    <w:rsid w:val="007C7B4E"/>
    <w:rsid w:val="007D05B5"/>
    <w:rsid w:val="007D2F1D"/>
    <w:rsid w:val="007D4CE9"/>
    <w:rsid w:val="007D588A"/>
    <w:rsid w:val="007D5C18"/>
    <w:rsid w:val="007D61C7"/>
    <w:rsid w:val="007D62A1"/>
    <w:rsid w:val="007D6D5F"/>
    <w:rsid w:val="007D7162"/>
    <w:rsid w:val="007E0002"/>
    <w:rsid w:val="007E1412"/>
    <w:rsid w:val="007E265F"/>
    <w:rsid w:val="007E35B7"/>
    <w:rsid w:val="007F0F93"/>
    <w:rsid w:val="007F5EDF"/>
    <w:rsid w:val="00802A5C"/>
    <w:rsid w:val="00803598"/>
    <w:rsid w:val="00806318"/>
    <w:rsid w:val="008071C9"/>
    <w:rsid w:val="00807A19"/>
    <w:rsid w:val="00810A3A"/>
    <w:rsid w:val="008157DF"/>
    <w:rsid w:val="008167F4"/>
    <w:rsid w:val="008176B8"/>
    <w:rsid w:val="008219EB"/>
    <w:rsid w:val="0082378C"/>
    <w:rsid w:val="008247C0"/>
    <w:rsid w:val="00825963"/>
    <w:rsid w:val="00825F7C"/>
    <w:rsid w:val="008263DB"/>
    <w:rsid w:val="00826D0B"/>
    <w:rsid w:val="00830967"/>
    <w:rsid w:val="00830A13"/>
    <w:rsid w:val="00831258"/>
    <w:rsid w:val="00831AB5"/>
    <w:rsid w:val="008327AB"/>
    <w:rsid w:val="00834AF0"/>
    <w:rsid w:val="00835AB9"/>
    <w:rsid w:val="00835CCF"/>
    <w:rsid w:val="00836B4A"/>
    <w:rsid w:val="00837679"/>
    <w:rsid w:val="008401A4"/>
    <w:rsid w:val="00840253"/>
    <w:rsid w:val="00840B13"/>
    <w:rsid w:val="00841634"/>
    <w:rsid w:val="00841F40"/>
    <w:rsid w:val="00842B2E"/>
    <w:rsid w:val="00843EBF"/>
    <w:rsid w:val="0084543B"/>
    <w:rsid w:val="0084642E"/>
    <w:rsid w:val="00855DA6"/>
    <w:rsid w:val="008562CF"/>
    <w:rsid w:val="00857762"/>
    <w:rsid w:val="00857D52"/>
    <w:rsid w:val="00861E74"/>
    <w:rsid w:val="00862281"/>
    <w:rsid w:val="008670DF"/>
    <w:rsid w:val="00870D24"/>
    <w:rsid w:val="00871092"/>
    <w:rsid w:val="008712ED"/>
    <w:rsid w:val="008725CC"/>
    <w:rsid w:val="00873861"/>
    <w:rsid w:val="00875470"/>
    <w:rsid w:val="008774FC"/>
    <w:rsid w:val="0088024D"/>
    <w:rsid w:val="0088294A"/>
    <w:rsid w:val="00886B9B"/>
    <w:rsid w:val="00890291"/>
    <w:rsid w:val="00890A49"/>
    <w:rsid w:val="00890BCC"/>
    <w:rsid w:val="00895013"/>
    <w:rsid w:val="008963FA"/>
    <w:rsid w:val="008967AF"/>
    <w:rsid w:val="008A048D"/>
    <w:rsid w:val="008A1965"/>
    <w:rsid w:val="008A246C"/>
    <w:rsid w:val="008A28D3"/>
    <w:rsid w:val="008A4130"/>
    <w:rsid w:val="008A5108"/>
    <w:rsid w:val="008A5EE5"/>
    <w:rsid w:val="008B0DBD"/>
    <w:rsid w:val="008B134C"/>
    <w:rsid w:val="008B199E"/>
    <w:rsid w:val="008B19BF"/>
    <w:rsid w:val="008B2500"/>
    <w:rsid w:val="008B25D1"/>
    <w:rsid w:val="008B43EF"/>
    <w:rsid w:val="008B4C1C"/>
    <w:rsid w:val="008B6D86"/>
    <w:rsid w:val="008C0C90"/>
    <w:rsid w:val="008C26EA"/>
    <w:rsid w:val="008C4AB2"/>
    <w:rsid w:val="008C65D2"/>
    <w:rsid w:val="008C68DB"/>
    <w:rsid w:val="008C76F3"/>
    <w:rsid w:val="008C77E8"/>
    <w:rsid w:val="008D07C3"/>
    <w:rsid w:val="008D2495"/>
    <w:rsid w:val="008D54AD"/>
    <w:rsid w:val="008D786B"/>
    <w:rsid w:val="008D7B99"/>
    <w:rsid w:val="008E208C"/>
    <w:rsid w:val="008E2E3A"/>
    <w:rsid w:val="008E31F2"/>
    <w:rsid w:val="008E35B9"/>
    <w:rsid w:val="008E587B"/>
    <w:rsid w:val="008E7A69"/>
    <w:rsid w:val="008F236F"/>
    <w:rsid w:val="008F4E00"/>
    <w:rsid w:val="008F7B89"/>
    <w:rsid w:val="00901060"/>
    <w:rsid w:val="00901A0A"/>
    <w:rsid w:val="00903BF3"/>
    <w:rsid w:val="00903E63"/>
    <w:rsid w:val="009041FD"/>
    <w:rsid w:val="00904CA1"/>
    <w:rsid w:val="009058EC"/>
    <w:rsid w:val="009063FC"/>
    <w:rsid w:val="009126AF"/>
    <w:rsid w:val="00915226"/>
    <w:rsid w:val="009164B9"/>
    <w:rsid w:val="00917176"/>
    <w:rsid w:val="00920533"/>
    <w:rsid w:val="00921F80"/>
    <w:rsid w:val="00923693"/>
    <w:rsid w:val="00924635"/>
    <w:rsid w:val="0092489A"/>
    <w:rsid w:val="00924BBF"/>
    <w:rsid w:val="009251A4"/>
    <w:rsid w:val="009252DB"/>
    <w:rsid w:val="00925EB2"/>
    <w:rsid w:val="00927E3B"/>
    <w:rsid w:val="009320C1"/>
    <w:rsid w:val="00932DB1"/>
    <w:rsid w:val="00933109"/>
    <w:rsid w:val="009354A8"/>
    <w:rsid w:val="009359FD"/>
    <w:rsid w:val="00937875"/>
    <w:rsid w:val="00937F50"/>
    <w:rsid w:val="00944873"/>
    <w:rsid w:val="00945BBF"/>
    <w:rsid w:val="00947011"/>
    <w:rsid w:val="00947FE6"/>
    <w:rsid w:val="00951287"/>
    <w:rsid w:val="0095370F"/>
    <w:rsid w:val="00956365"/>
    <w:rsid w:val="00956E1F"/>
    <w:rsid w:val="009605D8"/>
    <w:rsid w:val="0096296D"/>
    <w:rsid w:val="0096468E"/>
    <w:rsid w:val="00967C3D"/>
    <w:rsid w:val="00967E3D"/>
    <w:rsid w:val="00967E55"/>
    <w:rsid w:val="00970B23"/>
    <w:rsid w:val="0097231F"/>
    <w:rsid w:val="0097269A"/>
    <w:rsid w:val="009738D1"/>
    <w:rsid w:val="00973AFB"/>
    <w:rsid w:val="00977145"/>
    <w:rsid w:val="00980DDC"/>
    <w:rsid w:val="00984B41"/>
    <w:rsid w:val="00987BCB"/>
    <w:rsid w:val="00990275"/>
    <w:rsid w:val="00990401"/>
    <w:rsid w:val="00990670"/>
    <w:rsid w:val="00990C22"/>
    <w:rsid w:val="00991765"/>
    <w:rsid w:val="009920E6"/>
    <w:rsid w:val="009920EE"/>
    <w:rsid w:val="00996C44"/>
    <w:rsid w:val="00996DC0"/>
    <w:rsid w:val="009973A8"/>
    <w:rsid w:val="00997725"/>
    <w:rsid w:val="00997D96"/>
    <w:rsid w:val="009A0449"/>
    <w:rsid w:val="009A0456"/>
    <w:rsid w:val="009A0B41"/>
    <w:rsid w:val="009A1634"/>
    <w:rsid w:val="009A24A8"/>
    <w:rsid w:val="009A3473"/>
    <w:rsid w:val="009A3C15"/>
    <w:rsid w:val="009A3CB5"/>
    <w:rsid w:val="009A3E08"/>
    <w:rsid w:val="009A78E7"/>
    <w:rsid w:val="009B6A26"/>
    <w:rsid w:val="009C03B4"/>
    <w:rsid w:val="009C06BF"/>
    <w:rsid w:val="009C0858"/>
    <w:rsid w:val="009C44D3"/>
    <w:rsid w:val="009C68E9"/>
    <w:rsid w:val="009C6F90"/>
    <w:rsid w:val="009C78CE"/>
    <w:rsid w:val="009D0D57"/>
    <w:rsid w:val="009D23F5"/>
    <w:rsid w:val="009D4763"/>
    <w:rsid w:val="009D5227"/>
    <w:rsid w:val="009D707C"/>
    <w:rsid w:val="009E05CF"/>
    <w:rsid w:val="009E0E98"/>
    <w:rsid w:val="009E2C3C"/>
    <w:rsid w:val="009E3B38"/>
    <w:rsid w:val="009E5F17"/>
    <w:rsid w:val="009E74C6"/>
    <w:rsid w:val="009E7CF3"/>
    <w:rsid w:val="009F1DC4"/>
    <w:rsid w:val="009F241C"/>
    <w:rsid w:val="009F2576"/>
    <w:rsid w:val="009F3AA5"/>
    <w:rsid w:val="009F411F"/>
    <w:rsid w:val="009F491F"/>
    <w:rsid w:val="009F4BC9"/>
    <w:rsid w:val="009F7BBE"/>
    <w:rsid w:val="00A018A5"/>
    <w:rsid w:val="00A0567B"/>
    <w:rsid w:val="00A07817"/>
    <w:rsid w:val="00A10BFD"/>
    <w:rsid w:val="00A110C3"/>
    <w:rsid w:val="00A12B1A"/>
    <w:rsid w:val="00A1323B"/>
    <w:rsid w:val="00A13CA2"/>
    <w:rsid w:val="00A140CD"/>
    <w:rsid w:val="00A141C2"/>
    <w:rsid w:val="00A1455E"/>
    <w:rsid w:val="00A179BA"/>
    <w:rsid w:val="00A2226B"/>
    <w:rsid w:val="00A23044"/>
    <w:rsid w:val="00A26736"/>
    <w:rsid w:val="00A27B53"/>
    <w:rsid w:val="00A30514"/>
    <w:rsid w:val="00A31B2B"/>
    <w:rsid w:val="00A33A4A"/>
    <w:rsid w:val="00A3601E"/>
    <w:rsid w:val="00A4119A"/>
    <w:rsid w:val="00A4127D"/>
    <w:rsid w:val="00A42303"/>
    <w:rsid w:val="00A425D7"/>
    <w:rsid w:val="00A42BF8"/>
    <w:rsid w:val="00A4305A"/>
    <w:rsid w:val="00A43461"/>
    <w:rsid w:val="00A45F83"/>
    <w:rsid w:val="00A46C91"/>
    <w:rsid w:val="00A471A2"/>
    <w:rsid w:val="00A47912"/>
    <w:rsid w:val="00A51AB1"/>
    <w:rsid w:val="00A54AE5"/>
    <w:rsid w:val="00A6007F"/>
    <w:rsid w:val="00A60785"/>
    <w:rsid w:val="00A60C9A"/>
    <w:rsid w:val="00A63C0E"/>
    <w:rsid w:val="00A64383"/>
    <w:rsid w:val="00A653EC"/>
    <w:rsid w:val="00A663E4"/>
    <w:rsid w:val="00A71474"/>
    <w:rsid w:val="00A74358"/>
    <w:rsid w:val="00A75C56"/>
    <w:rsid w:val="00A776EE"/>
    <w:rsid w:val="00A77B31"/>
    <w:rsid w:val="00A80F55"/>
    <w:rsid w:val="00A8193E"/>
    <w:rsid w:val="00A90DC5"/>
    <w:rsid w:val="00A91B25"/>
    <w:rsid w:val="00A9393B"/>
    <w:rsid w:val="00A93E57"/>
    <w:rsid w:val="00A94610"/>
    <w:rsid w:val="00A94624"/>
    <w:rsid w:val="00A94AA9"/>
    <w:rsid w:val="00A94BDA"/>
    <w:rsid w:val="00A95D07"/>
    <w:rsid w:val="00A95F0D"/>
    <w:rsid w:val="00A965EE"/>
    <w:rsid w:val="00AA0570"/>
    <w:rsid w:val="00AA1129"/>
    <w:rsid w:val="00AA1B49"/>
    <w:rsid w:val="00AA2D26"/>
    <w:rsid w:val="00AA4609"/>
    <w:rsid w:val="00AA52E8"/>
    <w:rsid w:val="00AA5637"/>
    <w:rsid w:val="00AA66DB"/>
    <w:rsid w:val="00AA66F6"/>
    <w:rsid w:val="00AA6EAE"/>
    <w:rsid w:val="00AA776C"/>
    <w:rsid w:val="00AA7D62"/>
    <w:rsid w:val="00AB441E"/>
    <w:rsid w:val="00AB5611"/>
    <w:rsid w:val="00AB748E"/>
    <w:rsid w:val="00AC0E86"/>
    <w:rsid w:val="00AC2132"/>
    <w:rsid w:val="00AC5227"/>
    <w:rsid w:val="00AC6538"/>
    <w:rsid w:val="00AC6989"/>
    <w:rsid w:val="00AC6D24"/>
    <w:rsid w:val="00AD0A15"/>
    <w:rsid w:val="00AD24DF"/>
    <w:rsid w:val="00AD28FC"/>
    <w:rsid w:val="00AD4503"/>
    <w:rsid w:val="00AD469D"/>
    <w:rsid w:val="00AD50C5"/>
    <w:rsid w:val="00AD5A7C"/>
    <w:rsid w:val="00AD6952"/>
    <w:rsid w:val="00AD7F6D"/>
    <w:rsid w:val="00AE005E"/>
    <w:rsid w:val="00AE2E45"/>
    <w:rsid w:val="00AE341D"/>
    <w:rsid w:val="00AE4179"/>
    <w:rsid w:val="00AE628E"/>
    <w:rsid w:val="00AF20D9"/>
    <w:rsid w:val="00AF28AE"/>
    <w:rsid w:val="00AF4013"/>
    <w:rsid w:val="00AF41F2"/>
    <w:rsid w:val="00AF4446"/>
    <w:rsid w:val="00AF5276"/>
    <w:rsid w:val="00AF7407"/>
    <w:rsid w:val="00B010CC"/>
    <w:rsid w:val="00B028E0"/>
    <w:rsid w:val="00B051F8"/>
    <w:rsid w:val="00B05F55"/>
    <w:rsid w:val="00B06486"/>
    <w:rsid w:val="00B103EC"/>
    <w:rsid w:val="00B10DB9"/>
    <w:rsid w:val="00B1160B"/>
    <w:rsid w:val="00B11921"/>
    <w:rsid w:val="00B123A4"/>
    <w:rsid w:val="00B14718"/>
    <w:rsid w:val="00B1526E"/>
    <w:rsid w:val="00B163F9"/>
    <w:rsid w:val="00B17016"/>
    <w:rsid w:val="00B22F87"/>
    <w:rsid w:val="00B24998"/>
    <w:rsid w:val="00B24A14"/>
    <w:rsid w:val="00B25BA3"/>
    <w:rsid w:val="00B305BE"/>
    <w:rsid w:val="00B307DD"/>
    <w:rsid w:val="00B31B48"/>
    <w:rsid w:val="00B32428"/>
    <w:rsid w:val="00B40AB6"/>
    <w:rsid w:val="00B43C90"/>
    <w:rsid w:val="00B4601D"/>
    <w:rsid w:val="00B47695"/>
    <w:rsid w:val="00B509CC"/>
    <w:rsid w:val="00B52343"/>
    <w:rsid w:val="00B53F2D"/>
    <w:rsid w:val="00B5552A"/>
    <w:rsid w:val="00B55B46"/>
    <w:rsid w:val="00B562C9"/>
    <w:rsid w:val="00B57B4A"/>
    <w:rsid w:val="00B57B8F"/>
    <w:rsid w:val="00B60A82"/>
    <w:rsid w:val="00B60D2B"/>
    <w:rsid w:val="00B620DE"/>
    <w:rsid w:val="00B65526"/>
    <w:rsid w:val="00B703A8"/>
    <w:rsid w:val="00B70B18"/>
    <w:rsid w:val="00B7173C"/>
    <w:rsid w:val="00B756D9"/>
    <w:rsid w:val="00B876EB"/>
    <w:rsid w:val="00B9141A"/>
    <w:rsid w:val="00B91F6E"/>
    <w:rsid w:val="00B92240"/>
    <w:rsid w:val="00B93715"/>
    <w:rsid w:val="00B94F35"/>
    <w:rsid w:val="00B958BE"/>
    <w:rsid w:val="00BA2120"/>
    <w:rsid w:val="00BA3375"/>
    <w:rsid w:val="00BA3A7F"/>
    <w:rsid w:val="00BA3D17"/>
    <w:rsid w:val="00BA4172"/>
    <w:rsid w:val="00BA4888"/>
    <w:rsid w:val="00BA7BB3"/>
    <w:rsid w:val="00BB1343"/>
    <w:rsid w:val="00BB2489"/>
    <w:rsid w:val="00BB2FAC"/>
    <w:rsid w:val="00BB56C4"/>
    <w:rsid w:val="00BB6421"/>
    <w:rsid w:val="00BC0484"/>
    <w:rsid w:val="00BC091C"/>
    <w:rsid w:val="00BC0CE6"/>
    <w:rsid w:val="00BC56DD"/>
    <w:rsid w:val="00BC65B2"/>
    <w:rsid w:val="00BD1CD0"/>
    <w:rsid w:val="00BD392F"/>
    <w:rsid w:val="00BD7367"/>
    <w:rsid w:val="00BE2A93"/>
    <w:rsid w:val="00BE34FB"/>
    <w:rsid w:val="00BE483A"/>
    <w:rsid w:val="00BE562B"/>
    <w:rsid w:val="00BE6090"/>
    <w:rsid w:val="00BE705B"/>
    <w:rsid w:val="00BF095D"/>
    <w:rsid w:val="00BF3B91"/>
    <w:rsid w:val="00BF53C0"/>
    <w:rsid w:val="00BF61E2"/>
    <w:rsid w:val="00BF6496"/>
    <w:rsid w:val="00BF76EA"/>
    <w:rsid w:val="00BF7B5F"/>
    <w:rsid w:val="00BF7EA8"/>
    <w:rsid w:val="00C006AF"/>
    <w:rsid w:val="00C00A5D"/>
    <w:rsid w:val="00C011A4"/>
    <w:rsid w:val="00C015C4"/>
    <w:rsid w:val="00C018CE"/>
    <w:rsid w:val="00C036F5"/>
    <w:rsid w:val="00C041F7"/>
    <w:rsid w:val="00C04BF9"/>
    <w:rsid w:val="00C04F36"/>
    <w:rsid w:val="00C07DEB"/>
    <w:rsid w:val="00C11036"/>
    <w:rsid w:val="00C12102"/>
    <w:rsid w:val="00C13AA5"/>
    <w:rsid w:val="00C14EDD"/>
    <w:rsid w:val="00C15BDF"/>
    <w:rsid w:val="00C206C4"/>
    <w:rsid w:val="00C24549"/>
    <w:rsid w:val="00C2519E"/>
    <w:rsid w:val="00C26F6B"/>
    <w:rsid w:val="00C305DC"/>
    <w:rsid w:val="00C32022"/>
    <w:rsid w:val="00C33A17"/>
    <w:rsid w:val="00C33B21"/>
    <w:rsid w:val="00C346E8"/>
    <w:rsid w:val="00C34B01"/>
    <w:rsid w:val="00C351CE"/>
    <w:rsid w:val="00C36526"/>
    <w:rsid w:val="00C36C16"/>
    <w:rsid w:val="00C379BA"/>
    <w:rsid w:val="00C37F24"/>
    <w:rsid w:val="00C40A44"/>
    <w:rsid w:val="00C41F82"/>
    <w:rsid w:val="00C42680"/>
    <w:rsid w:val="00C44E95"/>
    <w:rsid w:val="00C47B45"/>
    <w:rsid w:val="00C51927"/>
    <w:rsid w:val="00C52B4E"/>
    <w:rsid w:val="00C5344E"/>
    <w:rsid w:val="00C53B7D"/>
    <w:rsid w:val="00C55E2C"/>
    <w:rsid w:val="00C56211"/>
    <w:rsid w:val="00C6106E"/>
    <w:rsid w:val="00C64641"/>
    <w:rsid w:val="00C65172"/>
    <w:rsid w:val="00C672C5"/>
    <w:rsid w:val="00C679C3"/>
    <w:rsid w:val="00C67C72"/>
    <w:rsid w:val="00C70160"/>
    <w:rsid w:val="00C7252B"/>
    <w:rsid w:val="00C7278B"/>
    <w:rsid w:val="00C73893"/>
    <w:rsid w:val="00C7580A"/>
    <w:rsid w:val="00C769D8"/>
    <w:rsid w:val="00C80252"/>
    <w:rsid w:val="00C804FC"/>
    <w:rsid w:val="00C84CD3"/>
    <w:rsid w:val="00C85D0A"/>
    <w:rsid w:val="00C86295"/>
    <w:rsid w:val="00C8659F"/>
    <w:rsid w:val="00C86BE3"/>
    <w:rsid w:val="00C91A50"/>
    <w:rsid w:val="00C92891"/>
    <w:rsid w:val="00C9362A"/>
    <w:rsid w:val="00C9533D"/>
    <w:rsid w:val="00C953EB"/>
    <w:rsid w:val="00C959B8"/>
    <w:rsid w:val="00C97C35"/>
    <w:rsid w:val="00CA1757"/>
    <w:rsid w:val="00CA1D08"/>
    <w:rsid w:val="00CA2681"/>
    <w:rsid w:val="00CA574C"/>
    <w:rsid w:val="00CA57AB"/>
    <w:rsid w:val="00CA65FA"/>
    <w:rsid w:val="00CA680A"/>
    <w:rsid w:val="00CA7396"/>
    <w:rsid w:val="00CA7AE7"/>
    <w:rsid w:val="00CB2796"/>
    <w:rsid w:val="00CB33FD"/>
    <w:rsid w:val="00CB3559"/>
    <w:rsid w:val="00CB3AF8"/>
    <w:rsid w:val="00CB3E45"/>
    <w:rsid w:val="00CB4542"/>
    <w:rsid w:val="00CB51E6"/>
    <w:rsid w:val="00CB5839"/>
    <w:rsid w:val="00CB5BAB"/>
    <w:rsid w:val="00CB6A8B"/>
    <w:rsid w:val="00CB707B"/>
    <w:rsid w:val="00CB753F"/>
    <w:rsid w:val="00CB78D6"/>
    <w:rsid w:val="00CC052F"/>
    <w:rsid w:val="00CC119D"/>
    <w:rsid w:val="00CC1829"/>
    <w:rsid w:val="00CC18F2"/>
    <w:rsid w:val="00CC2864"/>
    <w:rsid w:val="00CD2006"/>
    <w:rsid w:val="00CD43ED"/>
    <w:rsid w:val="00CD79E5"/>
    <w:rsid w:val="00CE059E"/>
    <w:rsid w:val="00CE2FFB"/>
    <w:rsid w:val="00CE38C1"/>
    <w:rsid w:val="00CE49E0"/>
    <w:rsid w:val="00CE56C6"/>
    <w:rsid w:val="00CE5907"/>
    <w:rsid w:val="00CE79BC"/>
    <w:rsid w:val="00CF0DE9"/>
    <w:rsid w:val="00CF22E4"/>
    <w:rsid w:val="00CF29D0"/>
    <w:rsid w:val="00CF2E9A"/>
    <w:rsid w:val="00CF34AF"/>
    <w:rsid w:val="00CF3968"/>
    <w:rsid w:val="00CF3A84"/>
    <w:rsid w:val="00CF7F1F"/>
    <w:rsid w:val="00D005F3"/>
    <w:rsid w:val="00D03A99"/>
    <w:rsid w:val="00D0503A"/>
    <w:rsid w:val="00D05274"/>
    <w:rsid w:val="00D05AE8"/>
    <w:rsid w:val="00D079EF"/>
    <w:rsid w:val="00D1136C"/>
    <w:rsid w:val="00D12CB3"/>
    <w:rsid w:val="00D140B7"/>
    <w:rsid w:val="00D14844"/>
    <w:rsid w:val="00D16A31"/>
    <w:rsid w:val="00D17614"/>
    <w:rsid w:val="00D20C7D"/>
    <w:rsid w:val="00D21E16"/>
    <w:rsid w:val="00D240CF"/>
    <w:rsid w:val="00D2652C"/>
    <w:rsid w:val="00D26698"/>
    <w:rsid w:val="00D2733A"/>
    <w:rsid w:val="00D304FB"/>
    <w:rsid w:val="00D3338C"/>
    <w:rsid w:val="00D35C36"/>
    <w:rsid w:val="00D36149"/>
    <w:rsid w:val="00D40DB4"/>
    <w:rsid w:val="00D41A2C"/>
    <w:rsid w:val="00D41DEC"/>
    <w:rsid w:val="00D428C4"/>
    <w:rsid w:val="00D4349D"/>
    <w:rsid w:val="00D438D3"/>
    <w:rsid w:val="00D44411"/>
    <w:rsid w:val="00D45CC1"/>
    <w:rsid w:val="00D46F31"/>
    <w:rsid w:val="00D4769F"/>
    <w:rsid w:val="00D513B1"/>
    <w:rsid w:val="00D51ECC"/>
    <w:rsid w:val="00D52BA4"/>
    <w:rsid w:val="00D52D93"/>
    <w:rsid w:val="00D5563B"/>
    <w:rsid w:val="00D5645E"/>
    <w:rsid w:val="00D56D76"/>
    <w:rsid w:val="00D57819"/>
    <w:rsid w:val="00D60D4C"/>
    <w:rsid w:val="00D619A4"/>
    <w:rsid w:val="00D65866"/>
    <w:rsid w:val="00D7139F"/>
    <w:rsid w:val="00D7239D"/>
    <w:rsid w:val="00D724CC"/>
    <w:rsid w:val="00D72C8A"/>
    <w:rsid w:val="00D74AF5"/>
    <w:rsid w:val="00D7525A"/>
    <w:rsid w:val="00D80297"/>
    <w:rsid w:val="00D82B23"/>
    <w:rsid w:val="00D83FB5"/>
    <w:rsid w:val="00D85EA2"/>
    <w:rsid w:val="00D95104"/>
    <w:rsid w:val="00D95B5F"/>
    <w:rsid w:val="00D96018"/>
    <w:rsid w:val="00D966D9"/>
    <w:rsid w:val="00D96738"/>
    <w:rsid w:val="00DA2188"/>
    <w:rsid w:val="00DA2C20"/>
    <w:rsid w:val="00DA2E32"/>
    <w:rsid w:val="00DA6178"/>
    <w:rsid w:val="00DA6FB0"/>
    <w:rsid w:val="00DB01F2"/>
    <w:rsid w:val="00DB14EA"/>
    <w:rsid w:val="00DB1C92"/>
    <w:rsid w:val="00DB4018"/>
    <w:rsid w:val="00DB44D8"/>
    <w:rsid w:val="00DB58D9"/>
    <w:rsid w:val="00DB6111"/>
    <w:rsid w:val="00DB6228"/>
    <w:rsid w:val="00DC3F0F"/>
    <w:rsid w:val="00DD0401"/>
    <w:rsid w:val="00DD1F76"/>
    <w:rsid w:val="00DD4133"/>
    <w:rsid w:val="00DD65F1"/>
    <w:rsid w:val="00DE300A"/>
    <w:rsid w:val="00DE6196"/>
    <w:rsid w:val="00DE648A"/>
    <w:rsid w:val="00DE7E70"/>
    <w:rsid w:val="00DF08EF"/>
    <w:rsid w:val="00DF0B12"/>
    <w:rsid w:val="00DF1360"/>
    <w:rsid w:val="00DF1612"/>
    <w:rsid w:val="00DF2944"/>
    <w:rsid w:val="00DF35B9"/>
    <w:rsid w:val="00DF3992"/>
    <w:rsid w:val="00DF3CC4"/>
    <w:rsid w:val="00DF466F"/>
    <w:rsid w:val="00DF4FCF"/>
    <w:rsid w:val="00DF577B"/>
    <w:rsid w:val="00E01743"/>
    <w:rsid w:val="00E01C63"/>
    <w:rsid w:val="00E02058"/>
    <w:rsid w:val="00E022A6"/>
    <w:rsid w:val="00E10D4A"/>
    <w:rsid w:val="00E16CC3"/>
    <w:rsid w:val="00E171EE"/>
    <w:rsid w:val="00E17736"/>
    <w:rsid w:val="00E1792C"/>
    <w:rsid w:val="00E2060C"/>
    <w:rsid w:val="00E2121D"/>
    <w:rsid w:val="00E21F43"/>
    <w:rsid w:val="00E246A9"/>
    <w:rsid w:val="00E256C3"/>
    <w:rsid w:val="00E2759F"/>
    <w:rsid w:val="00E305F6"/>
    <w:rsid w:val="00E31CA6"/>
    <w:rsid w:val="00E33863"/>
    <w:rsid w:val="00E36EE7"/>
    <w:rsid w:val="00E37350"/>
    <w:rsid w:val="00E42DA0"/>
    <w:rsid w:val="00E45533"/>
    <w:rsid w:val="00E458ED"/>
    <w:rsid w:val="00E474CA"/>
    <w:rsid w:val="00E502AE"/>
    <w:rsid w:val="00E50CC6"/>
    <w:rsid w:val="00E522B5"/>
    <w:rsid w:val="00E5266F"/>
    <w:rsid w:val="00E5385D"/>
    <w:rsid w:val="00E55487"/>
    <w:rsid w:val="00E55FBE"/>
    <w:rsid w:val="00E56FC8"/>
    <w:rsid w:val="00E60D41"/>
    <w:rsid w:val="00E61404"/>
    <w:rsid w:val="00E633C1"/>
    <w:rsid w:val="00E639B9"/>
    <w:rsid w:val="00E63B83"/>
    <w:rsid w:val="00E64AFB"/>
    <w:rsid w:val="00E6525B"/>
    <w:rsid w:val="00E6727E"/>
    <w:rsid w:val="00E67434"/>
    <w:rsid w:val="00E7026C"/>
    <w:rsid w:val="00E719FE"/>
    <w:rsid w:val="00E722DF"/>
    <w:rsid w:val="00E73020"/>
    <w:rsid w:val="00E730B1"/>
    <w:rsid w:val="00E74314"/>
    <w:rsid w:val="00E74B88"/>
    <w:rsid w:val="00E76244"/>
    <w:rsid w:val="00E7774C"/>
    <w:rsid w:val="00E8168E"/>
    <w:rsid w:val="00E81D61"/>
    <w:rsid w:val="00E82DF5"/>
    <w:rsid w:val="00E83BFF"/>
    <w:rsid w:val="00E92404"/>
    <w:rsid w:val="00E9467E"/>
    <w:rsid w:val="00E976C6"/>
    <w:rsid w:val="00E9782C"/>
    <w:rsid w:val="00EA106E"/>
    <w:rsid w:val="00EA4EC4"/>
    <w:rsid w:val="00EA510D"/>
    <w:rsid w:val="00EB19E9"/>
    <w:rsid w:val="00EC1447"/>
    <w:rsid w:val="00EC2A3D"/>
    <w:rsid w:val="00EC5CB9"/>
    <w:rsid w:val="00ED20D3"/>
    <w:rsid w:val="00ED20FF"/>
    <w:rsid w:val="00ED6524"/>
    <w:rsid w:val="00ED700B"/>
    <w:rsid w:val="00ED7200"/>
    <w:rsid w:val="00EE1104"/>
    <w:rsid w:val="00EE7635"/>
    <w:rsid w:val="00EF21A1"/>
    <w:rsid w:val="00EF35DE"/>
    <w:rsid w:val="00EF4A52"/>
    <w:rsid w:val="00EF53EB"/>
    <w:rsid w:val="00EF6BE5"/>
    <w:rsid w:val="00EF7560"/>
    <w:rsid w:val="00EF7AB9"/>
    <w:rsid w:val="00F01C2C"/>
    <w:rsid w:val="00F01DD3"/>
    <w:rsid w:val="00F02D0C"/>
    <w:rsid w:val="00F0327E"/>
    <w:rsid w:val="00F03EFF"/>
    <w:rsid w:val="00F06BA6"/>
    <w:rsid w:val="00F108DC"/>
    <w:rsid w:val="00F10C96"/>
    <w:rsid w:val="00F111C6"/>
    <w:rsid w:val="00F11E0E"/>
    <w:rsid w:val="00F1564A"/>
    <w:rsid w:val="00F156EE"/>
    <w:rsid w:val="00F16188"/>
    <w:rsid w:val="00F24B1B"/>
    <w:rsid w:val="00F25C7A"/>
    <w:rsid w:val="00F25D67"/>
    <w:rsid w:val="00F300C2"/>
    <w:rsid w:val="00F30818"/>
    <w:rsid w:val="00F31CCE"/>
    <w:rsid w:val="00F3275A"/>
    <w:rsid w:val="00F32A22"/>
    <w:rsid w:val="00F35FB0"/>
    <w:rsid w:val="00F40202"/>
    <w:rsid w:val="00F41862"/>
    <w:rsid w:val="00F43D36"/>
    <w:rsid w:val="00F44137"/>
    <w:rsid w:val="00F45130"/>
    <w:rsid w:val="00F4538A"/>
    <w:rsid w:val="00F46B4D"/>
    <w:rsid w:val="00F47212"/>
    <w:rsid w:val="00F5143F"/>
    <w:rsid w:val="00F51D1E"/>
    <w:rsid w:val="00F52B91"/>
    <w:rsid w:val="00F53C78"/>
    <w:rsid w:val="00F5444C"/>
    <w:rsid w:val="00F545B4"/>
    <w:rsid w:val="00F55EEC"/>
    <w:rsid w:val="00F56AD8"/>
    <w:rsid w:val="00F600F5"/>
    <w:rsid w:val="00F60435"/>
    <w:rsid w:val="00F61794"/>
    <w:rsid w:val="00F6186E"/>
    <w:rsid w:val="00F6211A"/>
    <w:rsid w:val="00F64229"/>
    <w:rsid w:val="00F657A5"/>
    <w:rsid w:val="00F670F1"/>
    <w:rsid w:val="00F704AA"/>
    <w:rsid w:val="00F71BC9"/>
    <w:rsid w:val="00F7492F"/>
    <w:rsid w:val="00F7500B"/>
    <w:rsid w:val="00F77555"/>
    <w:rsid w:val="00F80115"/>
    <w:rsid w:val="00F8068F"/>
    <w:rsid w:val="00F8208A"/>
    <w:rsid w:val="00F83A71"/>
    <w:rsid w:val="00F84A9F"/>
    <w:rsid w:val="00F931FC"/>
    <w:rsid w:val="00F9398A"/>
    <w:rsid w:val="00F94622"/>
    <w:rsid w:val="00F94F41"/>
    <w:rsid w:val="00F974FF"/>
    <w:rsid w:val="00F97AE6"/>
    <w:rsid w:val="00F97EA0"/>
    <w:rsid w:val="00FA0A00"/>
    <w:rsid w:val="00FA3655"/>
    <w:rsid w:val="00FA5510"/>
    <w:rsid w:val="00FA573E"/>
    <w:rsid w:val="00FA5CD3"/>
    <w:rsid w:val="00FA68DF"/>
    <w:rsid w:val="00FA6CB2"/>
    <w:rsid w:val="00FA7BE6"/>
    <w:rsid w:val="00FB0850"/>
    <w:rsid w:val="00FB10F8"/>
    <w:rsid w:val="00FB1D1E"/>
    <w:rsid w:val="00FB26F5"/>
    <w:rsid w:val="00FB2FE6"/>
    <w:rsid w:val="00FB364B"/>
    <w:rsid w:val="00FB52FF"/>
    <w:rsid w:val="00FB6283"/>
    <w:rsid w:val="00FB6323"/>
    <w:rsid w:val="00FB6FB0"/>
    <w:rsid w:val="00FC2BBD"/>
    <w:rsid w:val="00FC34D2"/>
    <w:rsid w:val="00FC3EF4"/>
    <w:rsid w:val="00FC40F1"/>
    <w:rsid w:val="00FC5A61"/>
    <w:rsid w:val="00FC6880"/>
    <w:rsid w:val="00FC6AA9"/>
    <w:rsid w:val="00FC6CE4"/>
    <w:rsid w:val="00FD00DF"/>
    <w:rsid w:val="00FD0183"/>
    <w:rsid w:val="00FD028C"/>
    <w:rsid w:val="00FD551C"/>
    <w:rsid w:val="00FD72B9"/>
    <w:rsid w:val="00FD743C"/>
    <w:rsid w:val="00FE06C4"/>
    <w:rsid w:val="00FE18E3"/>
    <w:rsid w:val="00FE2F4F"/>
    <w:rsid w:val="00FE35E0"/>
    <w:rsid w:val="00FE4915"/>
    <w:rsid w:val="00FE7970"/>
    <w:rsid w:val="00FE7D39"/>
    <w:rsid w:val="00FF0397"/>
    <w:rsid w:val="00FF0B50"/>
    <w:rsid w:val="00FF1AE9"/>
    <w:rsid w:val="00F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2DE1A4-AD9E-4420-A25D-6D96385CC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A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D1CD0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B161D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D1CD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D1CD0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paragraph" w:styleId="Heading5">
    <w:name w:val="heading 5"/>
    <w:basedOn w:val="Normal"/>
    <w:next w:val="Normal"/>
    <w:link w:val="Heading5Char"/>
    <w:unhideWhenUsed/>
    <w:qFormat/>
    <w:rsid w:val="00BD1CD0"/>
    <w:pPr>
      <w:keepNext/>
      <w:spacing w:after="0" w:line="240" w:lineRule="auto"/>
      <w:ind w:firstLine="567"/>
      <w:jc w:val="both"/>
      <w:outlineLvl w:val="4"/>
    </w:pPr>
    <w:rPr>
      <w:rFonts w:ascii=".VnTime" w:eastAsia="Times New Roman" w:hAnsi=".VnTime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BD1CD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D1CD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41331"/>
    <w:pPr>
      <w:spacing w:before="240" w:after="60" w:line="240" w:lineRule="auto"/>
      <w:outlineLvl w:val="7"/>
    </w:pPr>
    <w:rPr>
      <w:rFonts w:ascii=".VnTime" w:eastAsia="Times New Roman" w:hAnsi=".VnTime"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41331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04BF9"/>
  </w:style>
  <w:style w:type="paragraph" w:styleId="Footer">
    <w:name w:val="footer"/>
    <w:basedOn w:val="Normal"/>
    <w:link w:val="Foot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04BF9"/>
  </w:style>
  <w:style w:type="paragraph" w:styleId="BalloonText">
    <w:name w:val="Balloon Text"/>
    <w:basedOn w:val="Normal"/>
    <w:link w:val="BalloonTextChar"/>
    <w:unhideWhenUsed/>
    <w:rsid w:val="00C0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4B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15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25DB"/>
    <w:pPr>
      <w:ind w:left="720"/>
      <w:contextualSpacing/>
    </w:pPr>
  </w:style>
  <w:style w:type="character" w:customStyle="1" w:styleId="Heading2Char">
    <w:name w:val="Heading 2 Char"/>
    <w:link w:val="Heading2"/>
    <w:rsid w:val="004B161D"/>
    <w:rPr>
      <w:rFonts w:ascii="Cambria" w:eastAsia="Times New Roman" w:hAnsi="Cambria" w:cs="Times New Roman"/>
      <w:color w:val="365F91"/>
      <w:sz w:val="26"/>
      <w:szCs w:val="26"/>
    </w:rPr>
  </w:style>
  <w:style w:type="paragraph" w:styleId="NormalWeb">
    <w:name w:val="Normal (Web)"/>
    <w:basedOn w:val="Normal"/>
    <w:rsid w:val="00214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rsid w:val="00BD1CD0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4Char">
    <w:name w:val="Heading 4 Char"/>
    <w:link w:val="Heading4"/>
    <w:rsid w:val="00BD1CD0"/>
    <w:rPr>
      <w:rFonts w:ascii="Cambria" w:eastAsia="Times New Roman" w:hAnsi="Cambria" w:cs="Times New Roman"/>
      <w:i/>
      <w:iCs/>
      <w:color w:val="365F91"/>
    </w:rPr>
  </w:style>
  <w:style w:type="character" w:customStyle="1" w:styleId="Heading3Char">
    <w:name w:val="Heading 3 Char"/>
    <w:link w:val="Heading3"/>
    <w:rsid w:val="00BD1CD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link w:val="Heading5"/>
    <w:rsid w:val="00BD1CD0"/>
    <w:rPr>
      <w:rFonts w:ascii=".VnTime" w:eastAsia="Times New Roman" w:hAnsi=".VnTime" w:cs="Times New Roman"/>
      <w:sz w:val="28"/>
      <w:szCs w:val="28"/>
    </w:rPr>
  </w:style>
  <w:style w:type="character" w:customStyle="1" w:styleId="Heading6Char">
    <w:name w:val="Heading 6 Char"/>
    <w:link w:val="Heading6"/>
    <w:rsid w:val="00BD1CD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uiPriority w:val="99"/>
    <w:rsid w:val="00BD1CD0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D1CD0"/>
  </w:style>
  <w:style w:type="character" w:customStyle="1" w:styleId="Heading1Char1">
    <w:name w:val="Heading 1 Char1"/>
    <w:locked/>
    <w:rsid w:val="00BD1CD0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uiPriority w:val="99"/>
    <w:rsid w:val="00BD1C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i/>
      <w:iCs/>
      <w:sz w:val="28"/>
      <w:szCs w:val="24"/>
    </w:rPr>
  </w:style>
  <w:style w:type="character" w:customStyle="1" w:styleId="TitleChar">
    <w:name w:val="Title Char"/>
    <w:link w:val="Title"/>
    <w:uiPriority w:val="99"/>
    <w:rsid w:val="00BD1CD0"/>
    <w:rPr>
      <w:rFonts w:ascii=".VnTime" w:eastAsia="Times New Roman" w:hAnsi=".VnTime" w:cs="Times New Roman"/>
      <w:b/>
      <w:i/>
      <w:iCs/>
      <w:sz w:val="28"/>
      <w:szCs w:val="24"/>
    </w:rPr>
  </w:style>
  <w:style w:type="character" w:customStyle="1" w:styleId="BodyTextChar">
    <w:name w:val="Body Text Char"/>
    <w:link w:val="BodyText"/>
    <w:rsid w:val="00BD1CD0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unhideWhenUsed/>
    <w:qFormat/>
    <w:rsid w:val="00BD1CD0"/>
    <w:pPr>
      <w:spacing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BD1CD0"/>
  </w:style>
  <w:style w:type="paragraph" w:styleId="BodyTextIndent">
    <w:name w:val="Body Text Indent"/>
    <w:basedOn w:val="Normal"/>
    <w:link w:val="BodyTextIndentChar"/>
    <w:uiPriority w:val="99"/>
    <w:unhideWhenUsed/>
    <w:rsid w:val="00BD1CD0"/>
    <w:pPr>
      <w:spacing w:after="0" w:line="240" w:lineRule="auto"/>
      <w:ind w:left="219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link w:val="BodyTextIndent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Subtitle">
    <w:name w:val="Subtitle"/>
    <w:basedOn w:val="Normal"/>
    <w:link w:val="Sub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sz w:val="28"/>
      <w:szCs w:val="24"/>
    </w:rPr>
  </w:style>
  <w:style w:type="character" w:customStyle="1" w:styleId="SubtitleChar">
    <w:name w:val="Subtitle Char"/>
    <w:link w:val="Subtitle"/>
    <w:uiPriority w:val="99"/>
    <w:rsid w:val="00BD1CD0"/>
    <w:rPr>
      <w:rFonts w:ascii=".VnTime" w:eastAsia="Times New Roman" w:hAnsi=".VnTime" w:cs="Times New Roman"/>
      <w:b/>
      <w:sz w:val="28"/>
      <w:szCs w:val="24"/>
    </w:rPr>
  </w:style>
  <w:style w:type="character" w:customStyle="1" w:styleId="BodyTextIndent2Char">
    <w:name w:val="Body Text Indent 2 Char"/>
    <w:link w:val="BodyTextIndent2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D1CD0"/>
    <w:pPr>
      <w:spacing w:after="0" w:line="240" w:lineRule="auto"/>
      <w:ind w:left="1080"/>
    </w:pPr>
    <w:rPr>
      <w:rFonts w:ascii=".VnTime" w:eastAsia="Times New Roman" w:hAnsi=".VnTime"/>
      <w:sz w:val="28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BD1CD0"/>
  </w:style>
  <w:style w:type="character" w:customStyle="1" w:styleId="DocumentMapChar">
    <w:name w:val="Document Map Char"/>
    <w:link w:val="DocumentMap"/>
    <w:uiPriority w:val="99"/>
    <w:semiHidden/>
    <w:rsid w:val="00BD1CD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CD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1">
    <w:name w:val="Document Map Char1"/>
    <w:uiPriority w:val="99"/>
    <w:semiHidden/>
    <w:rsid w:val="00BD1CD0"/>
    <w:rPr>
      <w:rFonts w:ascii="Segoe UI" w:hAnsi="Segoe UI" w:cs="Segoe UI"/>
      <w:sz w:val="16"/>
      <w:szCs w:val="16"/>
    </w:rPr>
  </w:style>
  <w:style w:type="paragraph" w:customStyle="1" w:styleId="tay">
    <w:name w:val="tay"/>
    <w:uiPriority w:val="99"/>
    <w:rsid w:val="00BD1CD0"/>
    <w:rPr>
      <w:rFonts w:ascii=".VnTime" w:eastAsia="Times New Roman" w:hAnsi=".VnTime"/>
      <w:sz w:val="28"/>
      <w:szCs w:val="28"/>
    </w:rPr>
  </w:style>
  <w:style w:type="table" w:customStyle="1" w:styleId="TableGrid1">
    <w:name w:val="Table Grid1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BD1CD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numbering" w:customStyle="1" w:styleId="NoList2">
    <w:name w:val="No List2"/>
    <w:next w:val="NoList"/>
    <w:semiHidden/>
    <w:rsid w:val="00BD1CD0"/>
  </w:style>
  <w:style w:type="table" w:customStyle="1" w:styleId="TableGrid2">
    <w:name w:val="Table Grid2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D1CD0"/>
  </w:style>
  <w:style w:type="paragraph" w:styleId="Caption">
    <w:name w:val="caption"/>
    <w:basedOn w:val="Normal"/>
    <w:next w:val="Normal"/>
    <w:uiPriority w:val="99"/>
    <w:qFormat/>
    <w:rsid w:val="00BD1CD0"/>
    <w:pPr>
      <w:spacing w:after="0" w:line="240" w:lineRule="auto"/>
      <w:ind w:left="720" w:firstLine="720"/>
      <w:jc w:val="both"/>
    </w:pPr>
    <w:rPr>
      <w:rFonts w:ascii=".VnTime" w:eastAsia="Times New Roman" w:hAnsi=".VnTime"/>
      <w:b/>
      <w:bCs/>
      <w:i/>
      <w:iCs/>
      <w:sz w:val="28"/>
      <w:szCs w:val="24"/>
    </w:rPr>
  </w:style>
  <w:style w:type="paragraph" w:styleId="BlockText">
    <w:name w:val="Block Text"/>
    <w:basedOn w:val="Normal"/>
    <w:uiPriority w:val="99"/>
    <w:rsid w:val="00BD1CD0"/>
    <w:pPr>
      <w:spacing w:after="0" w:line="240" w:lineRule="auto"/>
      <w:ind w:left="28" w:right="-131"/>
    </w:pPr>
    <w:rPr>
      <w:rFonts w:ascii=".VnTime" w:eastAsia="Times New Roman" w:hAnsi=".VnTime"/>
      <w:sz w:val="26"/>
      <w:szCs w:val="24"/>
    </w:rPr>
  </w:style>
  <w:style w:type="numbering" w:customStyle="1" w:styleId="NoList3">
    <w:name w:val="No List3"/>
    <w:next w:val="NoList"/>
    <w:semiHidden/>
    <w:rsid w:val="00BD1CD0"/>
  </w:style>
  <w:style w:type="table" w:customStyle="1" w:styleId="TableGrid3">
    <w:name w:val="Table Grid3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unhideWhenUsed/>
    <w:rsid w:val="00BD1CD0"/>
  </w:style>
  <w:style w:type="table" w:customStyle="1" w:styleId="TableGrid4">
    <w:name w:val="Table Grid4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unhideWhenUsed/>
    <w:rsid w:val="00BD1CD0"/>
  </w:style>
  <w:style w:type="table" w:customStyle="1" w:styleId="TableGrid5">
    <w:name w:val="Table Grid5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unhideWhenUsed/>
    <w:rsid w:val="007D05B5"/>
  </w:style>
  <w:style w:type="table" w:customStyle="1" w:styleId="TableGrid6">
    <w:name w:val="Table Grid6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rsid w:val="00C011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AA2D2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2D7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9902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9C6F9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1C125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rsid w:val="00541331"/>
    <w:rPr>
      <w:rFonts w:ascii=".VnTime" w:eastAsia="Times New Roman" w:hAnsi=".VnTime"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rsid w:val="00541331"/>
    <w:rPr>
      <w:rFonts w:ascii="Arial" w:eastAsia="Times New Roman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541331"/>
    <w:pPr>
      <w:spacing w:after="120" w:line="240" w:lineRule="auto"/>
      <w:ind w:left="360"/>
    </w:pPr>
    <w:rPr>
      <w:rFonts w:ascii=".VnTime" w:eastAsia="Times New Roman" w:hAnsi=".VnTime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541331"/>
    <w:rPr>
      <w:rFonts w:ascii=".VnTime" w:eastAsia="Times New Roman" w:hAnsi=".VnTime" w:cs="Times New Roman"/>
      <w:sz w:val="16"/>
      <w:szCs w:val="16"/>
    </w:rPr>
  </w:style>
  <w:style w:type="paragraph" w:customStyle="1" w:styleId="ub">
    <w:name w:val="ub"/>
    <w:rsid w:val="00541331"/>
    <w:rPr>
      <w:rFonts w:ascii=".VnTime" w:eastAsia="Times New Roman" w:hAnsi=".VnTime"/>
      <w:sz w:val="28"/>
      <w:szCs w:val="28"/>
    </w:rPr>
  </w:style>
  <w:style w:type="paragraph" w:customStyle="1" w:styleId="Filenameandpath">
    <w:name w:val="Filename and path"/>
    <w:rsid w:val="00541331"/>
    <w:rPr>
      <w:rFonts w:ascii="Times New Roman" w:eastAsia="Times New Roman" w:hAnsi="Times New Roman"/>
      <w:sz w:val="24"/>
      <w:szCs w:val="24"/>
    </w:rPr>
  </w:style>
  <w:style w:type="character" w:customStyle="1" w:styleId="CharChar">
    <w:name w:val="Char Char"/>
    <w:rsid w:val="0054133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List2">
    <w:name w:val="List 2"/>
    <w:basedOn w:val="Normal"/>
    <w:rsid w:val="00541331"/>
    <w:pPr>
      <w:spacing w:after="0" w:line="240" w:lineRule="auto"/>
      <w:ind w:left="720" w:hanging="360"/>
    </w:pPr>
    <w:rPr>
      <w:rFonts w:ascii=".VnTime" w:eastAsia="Times New Roman" w:hAnsi=".VnTime"/>
      <w:sz w:val="28"/>
      <w:szCs w:val="28"/>
    </w:rPr>
  </w:style>
  <w:style w:type="paragraph" w:customStyle="1" w:styleId="Char">
    <w:name w:val="Char"/>
    <w:autoRedefine/>
    <w:rsid w:val="005413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2">
    <w:name w:val="Body Text 2"/>
    <w:basedOn w:val="Normal"/>
    <w:link w:val="BodyText2Char"/>
    <w:rsid w:val="0054133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541331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41331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link w:val="BodyText3"/>
    <w:rsid w:val="00541331"/>
    <w:rPr>
      <w:rFonts w:ascii="Times New Roman" w:eastAsia="Times New Roman" w:hAnsi="Times New Roman" w:cs="Times New Roman"/>
      <w:sz w:val="16"/>
      <w:szCs w:val="16"/>
    </w:rPr>
  </w:style>
  <w:style w:type="character" w:customStyle="1" w:styleId="CharChar2">
    <w:name w:val="Char Char2"/>
    <w:rsid w:val="00541331"/>
    <w:rPr>
      <w:rFonts w:ascii="Arial" w:hAnsi="Arial"/>
      <w:b/>
      <w:kern w:val="32"/>
      <w:sz w:val="32"/>
      <w:lang w:val="en-US" w:eastAsia="en-US"/>
    </w:rPr>
  </w:style>
  <w:style w:type="character" w:customStyle="1" w:styleId="BalloonTextChar1">
    <w:name w:val="Balloon Text Char1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1">
    <w:name w:val="Balloon Text Char11"/>
    <w:uiPriority w:val="99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2">
    <w:name w:val="Balloon Text Char12"/>
    <w:semiHidden/>
    <w:rsid w:val="00541331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541331"/>
    <w:rPr>
      <w:rFonts w:ascii="Arial" w:hAnsi="Arial"/>
      <w:b/>
      <w:kern w:val="32"/>
      <w:sz w:val="32"/>
      <w:lang w:val="en-US" w:eastAsia="en-US"/>
    </w:rPr>
  </w:style>
  <w:style w:type="character" w:styleId="Strong">
    <w:name w:val="Strong"/>
    <w:uiPriority w:val="22"/>
    <w:qFormat/>
    <w:rsid w:val="00541331"/>
    <w:rPr>
      <w:b/>
      <w:bCs/>
    </w:rPr>
  </w:style>
  <w:style w:type="numbering" w:customStyle="1" w:styleId="NoList7">
    <w:name w:val="No List7"/>
    <w:next w:val="NoList"/>
    <w:semiHidden/>
    <w:unhideWhenUsed/>
    <w:rsid w:val="00541331"/>
  </w:style>
  <w:style w:type="numbering" w:customStyle="1" w:styleId="NoList8">
    <w:name w:val="No List8"/>
    <w:next w:val="NoList"/>
    <w:semiHidden/>
    <w:unhideWhenUsed/>
    <w:rsid w:val="00C55E2C"/>
  </w:style>
  <w:style w:type="table" w:customStyle="1" w:styleId="TableGrid16">
    <w:name w:val="Table Grid16"/>
    <w:basedOn w:val="TableNormal"/>
    <w:next w:val="TableGrid"/>
    <w:rsid w:val="00C55E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442FF9"/>
  </w:style>
  <w:style w:type="character" w:styleId="Hyperlink">
    <w:name w:val="Hyperlink"/>
    <w:uiPriority w:val="99"/>
    <w:unhideWhenUsed/>
    <w:qFormat/>
    <w:rsid w:val="00442FF9"/>
    <w:rPr>
      <w:color w:val="0000FF"/>
      <w:u w:val="single"/>
    </w:rPr>
  </w:style>
  <w:style w:type="character" w:customStyle="1" w:styleId="FollowedHyperlink1">
    <w:name w:val="FollowedHyperlink1"/>
    <w:uiPriority w:val="99"/>
    <w:semiHidden/>
    <w:unhideWhenUsed/>
    <w:rsid w:val="00442FF9"/>
    <w:rPr>
      <w:color w:val="800080"/>
      <w:u w:val="single"/>
    </w:rPr>
  </w:style>
  <w:style w:type="paragraph" w:customStyle="1" w:styleId="earticleboy">
    <w:name w:val="e_articleboy"/>
    <w:basedOn w:val="Normal"/>
    <w:uiPriority w:val="99"/>
    <w:semiHidden/>
    <w:rsid w:val="00442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ed-space">
    <w:name w:val="apple-ed-space"/>
    <w:basedOn w:val="DefaultParagraphFont"/>
    <w:rsid w:val="00442FF9"/>
  </w:style>
  <w:style w:type="character" w:customStyle="1" w:styleId="apple-converted-space">
    <w:name w:val="apple-converted-space"/>
    <w:basedOn w:val="DefaultParagraphFont"/>
    <w:rsid w:val="00442FF9"/>
  </w:style>
  <w:style w:type="table" w:customStyle="1" w:styleId="TableGrid17">
    <w:name w:val="Table Grid17"/>
    <w:basedOn w:val="TableNormal"/>
    <w:next w:val="TableGrid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42FF9"/>
    <w:rPr>
      <w:color w:val="800080"/>
      <w:u w:val="single"/>
    </w:rPr>
  </w:style>
  <w:style w:type="character" w:styleId="Emphasis">
    <w:name w:val="Emphasis"/>
    <w:qFormat/>
    <w:rsid w:val="005A6B0F"/>
    <w:rPr>
      <w:i/>
      <w:iCs/>
    </w:rPr>
  </w:style>
  <w:style w:type="paragraph" w:customStyle="1" w:styleId="msolistparagraph0">
    <w:name w:val="msolistparagraph"/>
    <w:basedOn w:val="Normal"/>
    <w:rsid w:val="005A6B0F"/>
    <w:pPr>
      <w:ind w:left="720"/>
      <w:contextualSpacing/>
    </w:pPr>
    <w:rPr>
      <w:rFonts w:ascii="Times New Roman" w:eastAsia="SimSun" w:hAnsi="Times New Roman"/>
    </w:rPr>
  </w:style>
  <w:style w:type="character" w:customStyle="1" w:styleId="mw-headline">
    <w:name w:val="mw-headline"/>
    <w:rsid w:val="00F97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6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A%20H&#431;&#7900;NG-2\GI&#193;O%20&#193;N%20-M&#7898;I%202020-2021\GA%20KHONG%20IN\GA%20TU&#7846;N%2011%20-%20Copy\B%20TVi&#7879;t%20tu&#7847;n%20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4F5FD-43D2-43BF-A9F8-042F705AD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TViệt tuần 11</Template>
  <TotalTime>171</TotalTime>
  <Pages>12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dạy học Mỹ Thuật theo phương pháp Đan Mạch – Khối 2</vt:lpstr>
    </vt:vector>
  </TitlesOfParts>
  <Company>Microsoft</Company>
  <LinksUpToDate>false</LinksUpToDate>
  <CharactersWithSpaces>11724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dạy học Mỹ Thuật theo phương pháp Đan Mạch – Khối 2</dc:title>
  <dc:creator>Windows User</dc:creator>
  <cp:lastModifiedBy>Admin</cp:lastModifiedBy>
  <cp:revision>47</cp:revision>
  <cp:lastPrinted>2020-07-10T07:56:00Z</cp:lastPrinted>
  <dcterms:created xsi:type="dcterms:W3CDTF">2021-10-31T11:56:00Z</dcterms:created>
  <dcterms:modified xsi:type="dcterms:W3CDTF">2024-01-02T06:50:00Z</dcterms:modified>
</cp:coreProperties>
</file>